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EF1" w:rsidRPr="00DB77D7" w:rsidRDefault="00467EF1">
      <w:pPr>
        <w:rPr>
          <w:b/>
          <w:sz w:val="36"/>
          <w:szCs w:val="36"/>
          <w:u w:val="single"/>
        </w:rPr>
      </w:pPr>
      <w:r w:rsidRPr="00DB77D7">
        <w:rPr>
          <w:b/>
          <w:sz w:val="36"/>
          <w:szCs w:val="36"/>
          <w:u w:val="single"/>
        </w:rPr>
        <w:t>Урок русского языка в 6 классе на тему « Н-НН  в суффиксах прилагательных»</w:t>
      </w:r>
    </w:p>
    <w:p w:rsidR="00467EF1" w:rsidRDefault="00467EF1" w:rsidP="004D17C6">
      <w:pPr>
        <w:jc w:val="right"/>
        <w:rPr>
          <w:sz w:val="36"/>
          <w:szCs w:val="36"/>
        </w:rPr>
      </w:pPr>
      <w:r w:rsidRPr="00DB77D7">
        <w:rPr>
          <w:sz w:val="36"/>
          <w:szCs w:val="36"/>
        </w:rPr>
        <w:t xml:space="preserve">                                          </w:t>
      </w:r>
      <w:r>
        <w:rPr>
          <w:sz w:val="36"/>
          <w:szCs w:val="36"/>
        </w:rPr>
        <w:t xml:space="preserve">  </w:t>
      </w:r>
      <w:r w:rsidRPr="00DB77D7">
        <w:rPr>
          <w:sz w:val="36"/>
          <w:szCs w:val="36"/>
        </w:rPr>
        <w:t xml:space="preserve">  </w:t>
      </w:r>
    </w:p>
    <w:p w:rsidR="00467EF1" w:rsidRPr="00DB77D7" w:rsidRDefault="00467EF1" w:rsidP="00DB77D7">
      <w:pPr>
        <w:jc w:val="both"/>
        <w:outlineLvl w:val="0"/>
        <w:rPr>
          <w:b/>
          <w:i/>
        </w:rPr>
      </w:pPr>
      <w:r w:rsidRPr="00DB77D7">
        <w:t xml:space="preserve"> </w:t>
      </w:r>
      <w:r w:rsidRPr="00DB77D7">
        <w:rPr>
          <w:b/>
          <w:i/>
        </w:rPr>
        <w:t>Тип урока:</w:t>
      </w:r>
    </w:p>
    <w:p w:rsidR="00467EF1" w:rsidRPr="00DB77D7" w:rsidRDefault="00467EF1" w:rsidP="00DB77D7">
      <w:pPr>
        <w:jc w:val="both"/>
      </w:pPr>
      <w:r w:rsidRPr="00DB77D7">
        <w:t>Урок объяснения нового материала.</w:t>
      </w:r>
    </w:p>
    <w:p w:rsidR="00467EF1" w:rsidRPr="00DB77D7" w:rsidRDefault="00467EF1" w:rsidP="00DB77D7"/>
    <w:p w:rsidR="00467EF1" w:rsidRPr="00DB77D7" w:rsidRDefault="00467EF1" w:rsidP="00DB77D7">
      <w:pPr>
        <w:outlineLvl w:val="0"/>
        <w:rPr>
          <w:b/>
          <w:i/>
        </w:rPr>
      </w:pPr>
      <w:r w:rsidRPr="00DB77D7">
        <w:rPr>
          <w:b/>
          <w:i/>
        </w:rPr>
        <w:t xml:space="preserve">Место в системе уроков: </w:t>
      </w:r>
    </w:p>
    <w:p w:rsidR="00467EF1" w:rsidRPr="00DB77D7" w:rsidRDefault="00467EF1" w:rsidP="00DB77D7">
      <w:r w:rsidRPr="00DB77D7">
        <w:t xml:space="preserve">        13 урок по теме «Имя прилагательное» и 1-ый в изучении данной темы.</w:t>
      </w:r>
    </w:p>
    <w:p w:rsidR="00467EF1" w:rsidRPr="00DB77D7" w:rsidRDefault="00467EF1" w:rsidP="00DB77D7">
      <w:pPr>
        <w:rPr>
          <w:b/>
          <w:i/>
        </w:rPr>
      </w:pPr>
    </w:p>
    <w:p w:rsidR="00467EF1" w:rsidRPr="00DB77D7" w:rsidRDefault="00467EF1" w:rsidP="00DB77D7">
      <w:pPr>
        <w:jc w:val="center"/>
        <w:outlineLvl w:val="0"/>
        <w:rPr>
          <w:b/>
          <w:i/>
        </w:rPr>
      </w:pPr>
      <w:r w:rsidRPr="00DB77D7">
        <w:rPr>
          <w:b/>
          <w:i/>
        </w:rPr>
        <w:t>Триединая цель урока.</w:t>
      </w:r>
    </w:p>
    <w:p w:rsidR="00467EF1" w:rsidRPr="00DB77D7" w:rsidRDefault="00467EF1" w:rsidP="00DB77D7">
      <w:pPr>
        <w:jc w:val="both"/>
        <w:outlineLvl w:val="0"/>
        <w:rPr>
          <w:b/>
          <w:i/>
        </w:rPr>
      </w:pPr>
    </w:p>
    <w:p w:rsidR="00467EF1" w:rsidRPr="00DB77D7" w:rsidRDefault="00467EF1" w:rsidP="00DB77D7">
      <w:pPr>
        <w:jc w:val="both"/>
        <w:outlineLvl w:val="0"/>
        <w:rPr>
          <w:b/>
          <w:i/>
        </w:rPr>
      </w:pPr>
      <w:r w:rsidRPr="00DB77D7">
        <w:rPr>
          <w:b/>
          <w:i/>
        </w:rPr>
        <w:t>Образовательный компонент.</w:t>
      </w:r>
    </w:p>
    <w:p w:rsidR="00467EF1" w:rsidRPr="00DB77D7" w:rsidRDefault="00467EF1" w:rsidP="00DB77D7">
      <w:pPr>
        <w:numPr>
          <w:ilvl w:val="0"/>
          <w:numId w:val="1"/>
        </w:numPr>
        <w:jc w:val="both"/>
        <w:rPr>
          <w:b/>
        </w:rPr>
      </w:pPr>
      <w:r w:rsidRPr="00DB77D7">
        <w:t xml:space="preserve">Познакомить </w:t>
      </w:r>
      <w:r w:rsidRPr="00DB77D7">
        <w:rPr>
          <w:b/>
        </w:rPr>
        <w:t xml:space="preserve"> </w:t>
      </w:r>
      <w:r w:rsidRPr="00DB77D7">
        <w:t>учащихся с условиями выбора орфограммы «Н-нн в суффиксах прилагательных».</w:t>
      </w:r>
    </w:p>
    <w:p w:rsidR="00467EF1" w:rsidRPr="00DB77D7" w:rsidRDefault="00467EF1" w:rsidP="00DB77D7">
      <w:pPr>
        <w:numPr>
          <w:ilvl w:val="0"/>
          <w:numId w:val="1"/>
        </w:numPr>
        <w:jc w:val="both"/>
      </w:pPr>
      <w:r w:rsidRPr="00DB77D7">
        <w:t xml:space="preserve">Сформировать умения и навыки написания слов с данной орфограммой (уметь находить, писать, обозначать графически). </w:t>
      </w:r>
    </w:p>
    <w:p w:rsidR="00467EF1" w:rsidRPr="00DB77D7" w:rsidRDefault="00467EF1" w:rsidP="00DB77D7">
      <w:pPr>
        <w:numPr>
          <w:ilvl w:val="0"/>
          <w:numId w:val="1"/>
        </w:numPr>
      </w:pPr>
      <w:r w:rsidRPr="00DB77D7">
        <w:t>Углубить</w:t>
      </w:r>
      <w:r w:rsidRPr="00DB77D7">
        <w:rPr>
          <w:b/>
        </w:rPr>
        <w:t xml:space="preserve"> </w:t>
      </w:r>
      <w:r w:rsidRPr="00DB77D7">
        <w:t>представление учащихся о словообразовательной системе русского языка.</w:t>
      </w:r>
    </w:p>
    <w:p w:rsidR="00467EF1" w:rsidRPr="00DB77D7" w:rsidRDefault="00467EF1" w:rsidP="00DB77D7">
      <w:pPr>
        <w:numPr>
          <w:ilvl w:val="0"/>
          <w:numId w:val="1"/>
        </w:numPr>
        <w:jc w:val="both"/>
      </w:pPr>
      <w:r w:rsidRPr="00DB77D7">
        <w:t>Сформировать  умение осмысливать значение суффиксов, дифференцировать их, сознательно употреблять на письме.</w:t>
      </w:r>
    </w:p>
    <w:p w:rsidR="00467EF1" w:rsidRPr="00DB77D7" w:rsidRDefault="00467EF1" w:rsidP="00DB77D7">
      <w:pPr>
        <w:numPr>
          <w:ilvl w:val="0"/>
          <w:numId w:val="1"/>
        </w:numPr>
        <w:jc w:val="both"/>
      </w:pPr>
      <w:r w:rsidRPr="00DB77D7">
        <w:t>Продолжить обучению анализа текста, расширяя представление о богатстве русского языка</w:t>
      </w:r>
    </w:p>
    <w:p w:rsidR="00467EF1" w:rsidRPr="00DB77D7" w:rsidRDefault="00467EF1" w:rsidP="00DB77D7">
      <w:pPr>
        <w:jc w:val="both"/>
        <w:outlineLvl w:val="0"/>
        <w:rPr>
          <w:b/>
          <w:i/>
        </w:rPr>
      </w:pPr>
    </w:p>
    <w:p w:rsidR="00467EF1" w:rsidRPr="00DB77D7" w:rsidRDefault="00467EF1" w:rsidP="00DB77D7">
      <w:pPr>
        <w:jc w:val="both"/>
        <w:outlineLvl w:val="0"/>
        <w:rPr>
          <w:b/>
          <w:i/>
        </w:rPr>
      </w:pPr>
      <w:r w:rsidRPr="00DB77D7">
        <w:rPr>
          <w:b/>
          <w:i/>
        </w:rPr>
        <w:t>Развивающий компонент.</w:t>
      </w:r>
    </w:p>
    <w:p w:rsidR="00467EF1" w:rsidRPr="00DB77D7" w:rsidRDefault="00467EF1" w:rsidP="00DB77D7">
      <w:pPr>
        <w:numPr>
          <w:ilvl w:val="0"/>
          <w:numId w:val="2"/>
        </w:numPr>
        <w:jc w:val="both"/>
      </w:pPr>
      <w:r w:rsidRPr="00DB77D7">
        <w:t>Развитие речи.</w:t>
      </w:r>
    </w:p>
    <w:p w:rsidR="00467EF1" w:rsidRPr="00DB77D7" w:rsidRDefault="00467EF1" w:rsidP="00DB77D7">
      <w:pPr>
        <w:numPr>
          <w:ilvl w:val="0"/>
          <w:numId w:val="3"/>
        </w:numPr>
        <w:jc w:val="both"/>
        <w:rPr>
          <w:b/>
        </w:rPr>
      </w:pPr>
      <w:r w:rsidRPr="00DB77D7">
        <w:t>Обогащение речи школьников.</w:t>
      </w:r>
      <w:r w:rsidRPr="00DB77D7">
        <w:rPr>
          <w:b/>
        </w:rPr>
        <w:t xml:space="preserve"> </w:t>
      </w:r>
    </w:p>
    <w:p w:rsidR="00467EF1" w:rsidRPr="00DB77D7" w:rsidRDefault="00467EF1" w:rsidP="00DB77D7">
      <w:pPr>
        <w:numPr>
          <w:ilvl w:val="0"/>
          <w:numId w:val="3"/>
        </w:numPr>
        <w:jc w:val="both"/>
        <w:rPr>
          <w:b/>
        </w:rPr>
      </w:pPr>
      <w:r w:rsidRPr="00DB77D7">
        <w:t>Развитие умения распознавать имена прилагательные в речи.</w:t>
      </w:r>
    </w:p>
    <w:p w:rsidR="00467EF1" w:rsidRPr="00DB77D7" w:rsidRDefault="00467EF1" w:rsidP="00DB77D7">
      <w:pPr>
        <w:numPr>
          <w:ilvl w:val="0"/>
          <w:numId w:val="3"/>
        </w:numPr>
        <w:jc w:val="both"/>
        <w:rPr>
          <w:b/>
        </w:rPr>
      </w:pPr>
      <w:r w:rsidRPr="00DB77D7">
        <w:t>Развитие умения анализировать тексты малого объёма.</w:t>
      </w:r>
    </w:p>
    <w:p w:rsidR="00467EF1" w:rsidRPr="00DB77D7" w:rsidRDefault="00467EF1" w:rsidP="00DB77D7">
      <w:pPr>
        <w:numPr>
          <w:ilvl w:val="0"/>
          <w:numId w:val="3"/>
        </w:numPr>
        <w:jc w:val="both"/>
      </w:pPr>
      <w:r w:rsidRPr="00DB77D7">
        <w:t xml:space="preserve"> Развитие умения наблюдать, сравнивать, делать выводы, обобщать.</w:t>
      </w:r>
    </w:p>
    <w:p w:rsidR="00467EF1" w:rsidRPr="00DB77D7" w:rsidRDefault="00467EF1" w:rsidP="00DB77D7">
      <w:pPr>
        <w:numPr>
          <w:ilvl w:val="0"/>
          <w:numId w:val="4"/>
        </w:numPr>
        <w:jc w:val="both"/>
      </w:pPr>
      <w:r w:rsidRPr="00DB77D7">
        <w:t>Развитие орфографической зоркости.</w:t>
      </w:r>
    </w:p>
    <w:p w:rsidR="00467EF1" w:rsidRPr="00DB77D7" w:rsidRDefault="00467EF1" w:rsidP="00DB77D7">
      <w:pPr>
        <w:numPr>
          <w:ilvl w:val="0"/>
          <w:numId w:val="2"/>
        </w:numPr>
        <w:jc w:val="both"/>
      </w:pPr>
      <w:r w:rsidRPr="00DB77D7">
        <w:t>Развитие познавательных и  творческих способностей.</w:t>
      </w:r>
    </w:p>
    <w:p w:rsidR="00467EF1" w:rsidRPr="00DB77D7" w:rsidRDefault="00467EF1" w:rsidP="00DB77D7">
      <w:pPr>
        <w:jc w:val="both"/>
        <w:outlineLvl w:val="0"/>
        <w:rPr>
          <w:b/>
          <w:i/>
        </w:rPr>
      </w:pPr>
    </w:p>
    <w:p w:rsidR="00467EF1" w:rsidRPr="00DB77D7" w:rsidRDefault="00467EF1" w:rsidP="00DB77D7">
      <w:pPr>
        <w:jc w:val="both"/>
        <w:outlineLvl w:val="0"/>
        <w:rPr>
          <w:b/>
          <w:i/>
        </w:rPr>
      </w:pPr>
    </w:p>
    <w:p w:rsidR="00467EF1" w:rsidRPr="00DB77D7" w:rsidRDefault="00467EF1" w:rsidP="00DB77D7">
      <w:pPr>
        <w:jc w:val="both"/>
        <w:outlineLvl w:val="0"/>
        <w:rPr>
          <w:b/>
          <w:i/>
        </w:rPr>
      </w:pPr>
      <w:r w:rsidRPr="00DB77D7">
        <w:rPr>
          <w:b/>
          <w:i/>
        </w:rPr>
        <w:t>Воспитывающий компонент.</w:t>
      </w:r>
    </w:p>
    <w:p w:rsidR="00467EF1" w:rsidRPr="00DB77D7" w:rsidRDefault="00467EF1" w:rsidP="00DB77D7">
      <w:pPr>
        <w:numPr>
          <w:ilvl w:val="0"/>
          <w:numId w:val="5"/>
        </w:numPr>
        <w:jc w:val="both"/>
      </w:pPr>
      <w:r w:rsidRPr="00DB77D7">
        <w:t>Воспитание нравственных качеств:</w:t>
      </w:r>
    </w:p>
    <w:p w:rsidR="00467EF1" w:rsidRPr="00DB77D7" w:rsidRDefault="00467EF1" w:rsidP="00DB77D7">
      <w:pPr>
        <w:numPr>
          <w:ilvl w:val="0"/>
          <w:numId w:val="10"/>
        </w:numPr>
        <w:jc w:val="both"/>
      </w:pPr>
      <w:r w:rsidRPr="00DB77D7">
        <w:t>товарищества;</w:t>
      </w:r>
    </w:p>
    <w:p w:rsidR="00467EF1" w:rsidRPr="00DB77D7" w:rsidRDefault="00467EF1" w:rsidP="00DB77D7">
      <w:pPr>
        <w:numPr>
          <w:ilvl w:val="0"/>
          <w:numId w:val="10"/>
        </w:numPr>
        <w:jc w:val="both"/>
      </w:pPr>
      <w:r w:rsidRPr="00DB77D7">
        <w:t>деликатности;</w:t>
      </w:r>
    </w:p>
    <w:p w:rsidR="00467EF1" w:rsidRPr="00DB77D7" w:rsidRDefault="00467EF1" w:rsidP="00DB77D7">
      <w:pPr>
        <w:numPr>
          <w:ilvl w:val="0"/>
          <w:numId w:val="10"/>
        </w:numPr>
        <w:jc w:val="both"/>
      </w:pPr>
      <w:r w:rsidRPr="00DB77D7">
        <w:t>дисциплинированности;</w:t>
      </w:r>
    </w:p>
    <w:p w:rsidR="00467EF1" w:rsidRPr="00DB77D7" w:rsidRDefault="00467EF1" w:rsidP="00DB77D7">
      <w:pPr>
        <w:numPr>
          <w:ilvl w:val="0"/>
          <w:numId w:val="10"/>
        </w:numPr>
        <w:jc w:val="both"/>
      </w:pPr>
      <w:r w:rsidRPr="00DB77D7">
        <w:t>ответственности;</w:t>
      </w:r>
    </w:p>
    <w:p w:rsidR="00467EF1" w:rsidRPr="00DB77D7" w:rsidRDefault="00467EF1" w:rsidP="00DB77D7">
      <w:pPr>
        <w:numPr>
          <w:ilvl w:val="0"/>
          <w:numId w:val="10"/>
        </w:numPr>
        <w:jc w:val="both"/>
      </w:pPr>
      <w:r w:rsidRPr="00DB77D7">
        <w:t>способности сопереживать;</w:t>
      </w:r>
    </w:p>
    <w:p w:rsidR="00467EF1" w:rsidRPr="00DB77D7" w:rsidRDefault="00467EF1" w:rsidP="00DB77D7">
      <w:pPr>
        <w:numPr>
          <w:ilvl w:val="0"/>
          <w:numId w:val="10"/>
        </w:numPr>
        <w:jc w:val="both"/>
      </w:pPr>
      <w:r w:rsidRPr="00DB77D7">
        <w:t>самоуважения.</w:t>
      </w:r>
    </w:p>
    <w:p w:rsidR="00467EF1" w:rsidRPr="00DB77D7" w:rsidRDefault="00467EF1" w:rsidP="00DB77D7">
      <w:pPr>
        <w:numPr>
          <w:ilvl w:val="0"/>
          <w:numId w:val="5"/>
        </w:numPr>
        <w:jc w:val="both"/>
      </w:pPr>
      <w:r w:rsidRPr="00DB77D7">
        <w:t>Воспитание бережного отношения к родному языку, его богатству.</w:t>
      </w:r>
    </w:p>
    <w:p w:rsidR="00467EF1" w:rsidRPr="00DB77D7" w:rsidRDefault="00467EF1" w:rsidP="00DB77D7">
      <w:pPr>
        <w:numPr>
          <w:ilvl w:val="0"/>
          <w:numId w:val="5"/>
        </w:numPr>
        <w:jc w:val="both"/>
      </w:pPr>
      <w:r w:rsidRPr="00DB77D7">
        <w:t>Воспитание любви к красоте родной природы.</w:t>
      </w:r>
    </w:p>
    <w:p w:rsidR="00467EF1" w:rsidRPr="00DB77D7" w:rsidRDefault="00467EF1" w:rsidP="00DB77D7">
      <w:pPr>
        <w:jc w:val="center"/>
        <w:outlineLvl w:val="0"/>
        <w:rPr>
          <w:i/>
        </w:rPr>
      </w:pPr>
    </w:p>
    <w:p w:rsidR="00467EF1" w:rsidRPr="00DB77D7" w:rsidRDefault="00467EF1" w:rsidP="00DB77D7">
      <w:pPr>
        <w:jc w:val="both"/>
        <w:outlineLvl w:val="0"/>
        <w:rPr>
          <w:b/>
          <w:i/>
        </w:rPr>
      </w:pPr>
    </w:p>
    <w:p w:rsidR="00467EF1" w:rsidRPr="00DB77D7" w:rsidRDefault="00467EF1" w:rsidP="00DB77D7">
      <w:pPr>
        <w:jc w:val="both"/>
        <w:outlineLvl w:val="0"/>
        <w:rPr>
          <w:b/>
          <w:i/>
        </w:rPr>
      </w:pPr>
    </w:p>
    <w:p w:rsidR="00467EF1" w:rsidRPr="00DB77D7" w:rsidRDefault="00467EF1" w:rsidP="00DB77D7">
      <w:pPr>
        <w:jc w:val="both"/>
        <w:outlineLvl w:val="0"/>
        <w:rPr>
          <w:b/>
          <w:i/>
        </w:rPr>
      </w:pPr>
      <w:r w:rsidRPr="00DB77D7">
        <w:rPr>
          <w:b/>
          <w:i/>
        </w:rPr>
        <w:t>Диагностическая цель:</w:t>
      </w:r>
    </w:p>
    <w:p w:rsidR="00467EF1" w:rsidRPr="00DB77D7" w:rsidRDefault="00467EF1" w:rsidP="00DB77D7">
      <w:pPr>
        <w:outlineLvl w:val="0"/>
        <w:rPr>
          <w:b/>
        </w:rPr>
      </w:pPr>
    </w:p>
    <w:p w:rsidR="00467EF1" w:rsidRPr="00DB77D7" w:rsidRDefault="00467EF1" w:rsidP="00DB77D7">
      <w:pPr>
        <w:outlineLvl w:val="0"/>
      </w:pPr>
      <w:r w:rsidRPr="00DB77D7">
        <w:rPr>
          <w:b/>
        </w:rPr>
        <w:t xml:space="preserve">Учащиеся должны знать: </w:t>
      </w:r>
      <w:r w:rsidRPr="00DB77D7">
        <w:t xml:space="preserve"> правило правописания «Н-нн в суффиксах прилагательных». </w:t>
      </w:r>
    </w:p>
    <w:p w:rsidR="00467EF1" w:rsidRPr="00DB77D7" w:rsidRDefault="00467EF1" w:rsidP="00DB77D7">
      <w:pPr>
        <w:outlineLvl w:val="0"/>
        <w:rPr>
          <w:b/>
        </w:rPr>
      </w:pPr>
    </w:p>
    <w:p w:rsidR="00467EF1" w:rsidRPr="00DB77D7" w:rsidRDefault="00467EF1" w:rsidP="00DB77D7">
      <w:pPr>
        <w:outlineLvl w:val="0"/>
        <w:rPr>
          <w:b/>
          <w:i/>
        </w:rPr>
      </w:pPr>
      <w:r w:rsidRPr="00DB77D7">
        <w:rPr>
          <w:b/>
        </w:rPr>
        <w:t>Учащиеся должны уметь:</w:t>
      </w:r>
      <w:r w:rsidRPr="00DB77D7">
        <w:t xml:space="preserve"> правильно писать прилагательные с изучаемой орфограммой; выделять графически, объяснять правописание; уметь употреблять в речи прилагательные с данной орфограммой.</w:t>
      </w:r>
    </w:p>
    <w:p w:rsidR="00467EF1" w:rsidRPr="00DB77D7" w:rsidRDefault="00467EF1" w:rsidP="00DB77D7">
      <w:pPr>
        <w:jc w:val="center"/>
        <w:outlineLvl w:val="0"/>
        <w:rPr>
          <w:b/>
          <w:i/>
        </w:rPr>
      </w:pPr>
    </w:p>
    <w:p w:rsidR="00467EF1" w:rsidRPr="00DB77D7" w:rsidRDefault="00467EF1" w:rsidP="00DB77D7">
      <w:pPr>
        <w:jc w:val="center"/>
        <w:outlineLvl w:val="0"/>
        <w:rPr>
          <w:b/>
          <w:i/>
        </w:rPr>
      </w:pPr>
    </w:p>
    <w:p w:rsidR="00467EF1" w:rsidRPr="00DB77D7" w:rsidRDefault="00467EF1" w:rsidP="00DB77D7">
      <w:pPr>
        <w:jc w:val="both"/>
        <w:outlineLvl w:val="0"/>
        <w:rPr>
          <w:b/>
          <w:i/>
        </w:rPr>
      </w:pPr>
      <w:r w:rsidRPr="00DB77D7">
        <w:rPr>
          <w:b/>
          <w:i/>
        </w:rPr>
        <w:t>Методы:</w:t>
      </w:r>
    </w:p>
    <w:p w:rsidR="00467EF1" w:rsidRPr="00DB77D7" w:rsidRDefault="00467EF1" w:rsidP="00DB77D7">
      <w:pPr>
        <w:numPr>
          <w:ilvl w:val="1"/>
          <w:numId w:val="5"/>
        </w:numPr>
        <w:jc w:val="both"/>
      </w:pPr>
      <w:r w:rsidRPr="00DB77D7">
        <w:t>Проблемный</w:t>
      </w:r>
    </w:p>
    <w:p w:rsidR="00467EF1" w:rsidRPr="00DB77D7" w:rsidRDefault="00467EF1" w:rsidP="00DB77D7">
      <w:pPr>
        <w:numPr>
          <w:ilvl w:val="1"/>
          <w:numId w:val="5"/>
        </w:numPr>
        <w:jc w:val="both"/>
      </w:pPr>
      <w:r w:rsidRPr="00DB77D7">
        <w:t>Частично-поисковый</w:t>
      </w:r>
    </w:p>
    <w:p w:rsidR="00467EF1" w:rsidRPr="00DB77D7" w:rsidRDefault="00467EF1" w:rsidP="00DB77D7">
      <w:pPr>
        <w:numPr>
          <w:ilvl w:val="1"/>
          <w:numId w:val="5"/>
        </w:numPr>
        <w:jc w:val="both"/>
      </w:pPr>
      <w:r w:rsidRPr="00DB77D7">
        <w:t>Упражнения</w:t>
      </w:r>
    </w:p>
    <w:p w:rsidR="00467EF1" w:rsidRPr="00DB77D7" w:rsidRDefault="00467EF1" w:rsidP="00DB77D7">
      <w:pPr>
        <w:numPr>
          <w:ilvl w:val="1"/>
          <w:numId w:val="5"/>
        </w:numPr>
        <w:jc w:val="both"/>
      </w:pPr>
      <w:r w:rsidRPr="00DB77D7">
        <w:t>Сравнение</w:t>
      </w:r>
    </w:p>
    <w:p w:rsidR="00467EF1" w:rsidRPr="00DB77D7" w:rsidRDefault="00467EF1" w:rsidP="00DB77D7">
      <w:pPr>
        <w:numPr>
          <w:ilvl w:val="1"/>
          <w:numId w:val="5"/>
        </w:numPr>
        <w:jc w:val="both"/>
      </w:pPr>
      <w:r w:rsidRPr="00DB77D7">
        <w:t>Аналогия</w:t>
      </w:r>
    </w:p>
    <w:p w:rsidR="00467EF1" w:rsidRPr="00DB77D7" w:rsidRDefault="00467EF1" w:rsidP="00DB77D7">
      <w:pPr>
        <w:numPr>
          <w:ilvl w:val="1"/>
          <w:numId w:val="5"/>
        </w:numPr>
        <w:jc w:val="both"/>
      </w:pPr>
      <w:r w:rsidRPr="00DB77D7">
        <w:t>Беседа</w:t>
      </w:r>
    </w:p>
    <w:p w:rsidR="00467EF1" w:rsidRPr="00DB77D7" w:rsidRDefault="00467EF1" w:rsidP="00DB77D7">
      <w:pPr>
        <w:outlineLvl w:val="0"/>
        <w:rPr>
          <w:b/>
          <w:i/>
        </w:rPr>
      </w:pPr>
    </w:p>
    <w:p w:rsidR="00467EF1" w:rsidRPr="00DB77D7" w:rsidRDefault="00467EF1" w:rsidP="00DB77D7">
      <w:pPr>
        <w:outlineLvl w:val="0"/>
        <w:rPr>
          <w:b/>
          <w:i/>
        </w:rPr>
      </w:pPr>
      <w:r w:rsidRPr="00DB77D7">
        <w:rPr>
          <w:b/>
          <w:i/>
        </w:rPr>
        <w:t>Приемы опроса:</w:t>
      </w:r>
    </w:p>
    <w:p w:rsidR="00467EF1" w:rsidRPr="00DB77D7" w:rsidRDefault="00467EF1" w:rsidP="00DB77D7">
      <w:pPr>
        <w:numPr>
          <w:ilvl w:val="0"/>
          <w:numId w:val="7"/>
        </w:numPr>
        <w:jc w:val="both"/>
      </w:pPr>
      <w:r w:rsidRPr="00DB77D7">
        <w:t>Устный с комментированием</w:t>
      </w:r>
    </w:p>
    <w:p w:rsidR="00467EF1" w:rsidRPr="00DB77D7" w:rsidRDefault="00467EF1" w:rsidP="00DB77D7">
      <w:pPr>
        <w:numPr>
          <w:ilvl w:val="0"/>
          <w:numId w:val="7"/>
        </w:numPr>
        <w:jc w:val="both"/>
      </w:pPr>
      <w:r w:rsidRPr="00DB77D7">
        <w:t>Устный фронтальный</w:t>
      </w:r>
    </w:p>
    <w:p w:rsidR="00467EF1" w:rsidRPr="00DB77D7" w:rsidRDefault="00467EF1" w:rsidP="00DB77D7">
      <w:pPr>
        <w:numPr>
          <w:ilvl w:val="0"/>
          <w:numId w:val="7"/>
        </w:numPr>
        <w:jc w:val="both"/>
      </w:pPr>
      <w:r w:rsidRPr="00DB77D7">
        <w:t>С опорой на схему</w:t>
      </w:r>
    </w:p>
    <w:p w:rsidR="00467EF1" w:rsidRPr="00DB77D7" w:rsidRDefault="00467EF1" w:rsidP="00DB77D7">
      <w:pPr>
        <w:numPr>
          <w:ilvl w:val="0"/>
          <w:numId w:val="7"/>
        </w:numPr>
        <w:jc w:val="both"/>
      </w:pPr>
      <w:r w:rsidRPr="00DB77D7">
        <w:t>Письменный</w:t>
      </w:r>
    </w:p>
    <w:p w:rsidR="00467EF1" w:rsidRPr="00DB77D7" w:rsidRDefault="00467EF1" w:rsidP="00DB77D7">
      <w:pPr>
        <w:rPr>
          <w:b/>
        </w:rPr>
      </w:pPr>
    </w:p>
    <w:p w:rsidR="00467EF1" w:rsidRPr="00DB77D7" w:rsidRDefault="00467EF1" w:rsidP="00DB77D7">
      <w:pPr>
        <w:rPr>
          <w:b/>
          <w:i/>
        </w:rPr>
      </w:pPr>
      <w:r w:rsidRPr="00DB77D7">
        <w:rPr>
          <w:b/>
          <w:i/>
        </w:rPr>
        <w:t>Оборудование:</w:t>
      </w:r>
    </w:p>
    <w:p w:rsidR="00467EF1" w:rsidRPr="00DB77D7" w:rsidRDefault="00467EF1" w:rsidP="00DB77D7">
      <w:pPr>
        <w:numPr>
          <w:ilvl w:val="0"/>
          <w:numId w:val="9"/>
        </w:numPr>
      </w:pPr>
      <w:r w:rsidRPr="00DB77D7">
        <w:t xml:space="preserve">Учебник «Русский язык. 6 класс» под редакцией М. Т. Баранова. М:  Просвещение, </w:t>
      </w:r>
      <w:smartTag w:uri="urn:schemas-microsoft-com:office:smarttags" w:element="metricconverter">
        <w:smartTagPr>
          <w:attr w:name="ProductID" w:val="2001 г"/>
        </w:smartTagPr>
        <w:r w:rsidRPr="00DB77D7">
          <w:t>2001 г</w:t>
        </w:r>
      </w:smartTag>
      <w:r w:rsidRPr="00DB77D7">
        <w:t>.</w:t>
      </w:r>
    </w:p>
    <w:p w:rsidR="00467EF1" w:rsidRPr="00DB77D7" w:rsidRDefault="00467EF1" w:rsidP="00DB77D7">
      <w:pPr>
        <w:numPr>
          <w:ilvl w:val="0"/>
          <w:numId w:val="8"/>
        </w:numPr>
      </w:pPr>
      <w:r w:rsidRPr="00DB77D7">
        <w:t>Раздаточный материал на каждого.</w:t>
      </w:r>
    </w:p>
    <w:p w:rsidR="00467EF1" w:rsidRPr="00DB77D7" w:rsidRDefault="00467EF1" w:rsidP="00DB77D7">
      <w:pPr>
        <w:numPr>
          <w:ilvl w:val="0"/>
          <w:numId w:val="8"/>
        </w:numPr>
      </w:pPr>
      <w:r w:rsidRPr="00DB77D7">
        <w:t>Электронная презентация «Н – нн в суффиксах прилагательных».</w:t>
      </w:r>
    </w:p>
    <w:p w:rsidR="00467EF1" w:rsidRPr="00DB77D7" w:rsidRDefault="00467EF1" w:rsidP="00DB77D7">
      <w:pPr>
        <w:numPr>
          <w:ilvl w:val="0"/>
          <w:numId w:val="8"/>
        </w:numPr>
      </w:pPr>
      <w:r w:rsidRPr="00DB77D7">
        <w:t>Репродукции картин о зиме.</w:t>
      </w:r>
    </w:p>
    <w:p w:rsidR="00467EF1" w:rsidRPr="00DB77D7" w:rsidRDefault="00467EF1" w:rsidP="00DB77D7">
      <w:pPr>
        <w:numPr>
          <w:ilvl w:val="0"/>
          <w:numId w:val="8"/>
        </w:numPr>
      </w:pPr>
      <w:r w:rsidRPr="00DB77D7">
        <w:t>Мультимедийный проектор.</w:t>
      </w:r>
    </w:p>
    <w:p w:rsidR="00467EF1" w:rsidRPr="00DB77D7" w:rsidRDefault="00467EF1" w:rsidP="00DB77D7">
      <w:pPr>
        <w:jc w:val="both"/>
        <w:outlineLvl w:val="0"/>
        <w:rPr>
          <w:b/>
          <w:i/>
        </w:rPr>
      </w:pPr>
    </w:p>
    <w:p w:rsidR="00467EF1" w:rsidRPr="00DB77D7" w:rsidRDefault="00467EF1" w:rsidP="00DB77D7">
      <w:pPr>
        <w:jc w:val="both"/>
        <w:outlineLvl w:val="0"/>
        <w:rPr>
          <w:b/>
          <w:i/>
        </w:rPr>
      </w:pPr>
      <w:r w:rsidRPr="00DB77D7">
        <w:rPr>
          <w:b/>
          <w:i/>
        </w:rPr>
        <w:t>Структура урока:</w:t>
      </w:r>
    </w:p>
    <w:p w:rsidR="00467EF1" w:rsidRPr="00DB77D7" w:rsidRDefault="00467EF1" w:rsidP="00DB77D7">
      <w:pPr>
        <w:numPr>
          <w:ilvl w:val="0"/>
          <w:numId w:val="7"/>
        </w:numPr>
        <w:jc w:val="both"/>
      </w:pPr>
      <w:r w:rsidRPr="00DB77D7">
        <w:t>Организационный момент  -    1 минута</w:t>
      </w:r>
    </w:p>
    <w:p w:rsidR="00467EF1" w:rsidRPr="00DB77D7" w:rsidRDefault="00467EF1" w:rsidP="00DB77D7">
      <w:pPr>
        <w:numPr>
          <w:ilvl w:val="0"/>
          <w:numId w:val="7"/>
        </w:numPr>
        <w:jc w:val="both"/>
      </w:pPr>
      <w:r w:rsidRPr="00DB77D7">
        <w:t>Актуализация знаний  -   8 минут</w:t>
      </w:r>
    </w:p>
    <w:p w:rsidR="00467EF1" w:rsidRPr="00DB77D7" w:rsidRDefault="00467EF1" w:rsidP="00DB77D7">
      <w:pPr>
        <w:numPr>
          <w:ilvl w:val="0"/>
          <w:numId w:val="7"/>
        </w:numPr>
        <w:jc w:val="both"/>
      </w:pPr>
      <w:r w:rsidRPr="00DB77D7">
        <w:t>Изучение нового материала  -  9 минут</w:t>
      </w:r>
    </w:p>
    <w:p w:rsidR="00467EF1" w:rsidRPr="00DB77D7" w:rsidRDefault="00467EF1" w:rsidP="00DB77D7">
      <w:pPr>
        <w:numPr>
          <w:ilvl w:val="0"/>
          <w:numId w:val="7"/>
        </w:numPr>
        <w:jc w:val="both"/>
      </w:pPr>
      <w:r w:rsidRPr="00DB77D7">
        <w:t>Закрепление нового материала -  20 минут</w:t>
      </w:r>
    </w:p>
    <w:p w:rsidR="00467EF1" w:rsidRPr="00DB77D7" w:rsidRDefault="00467EF1" w:rsidP="00DB77D7">
      <w:pPr>
        <w:numPr>
          <w:ilvl w:val="0"/>
          <w:numId w:val="7"/>
        </w:numPr>
        <w:jc w:val="both"/>
      </w:pPr>
      <w:r w:rsidRPr="00DB77D7">
        <w:t>Подведение итогов -   4 минуты</w:t>
      </w:r>
    </w:p>
    <w:p w:rsidR="00467EF1" w:rsidRPr="00DB77D7" w:rsidRDefault="00467EF1" w:rsidP="00DB77D7">
      <w:pPr>
        <w:numPr>
          <w:ilvl w:val="0"/>
          <w:numId w:val="7"/>
        </w:numPr>
        <w:jc w:val="both"/>
      </w:pPr>
      <w:r w:rsidRPr="00DB77D7">
        <w:t>Информации о домашнем задании -  3 минуты</w:t>
      </w:r>
    </w:p>
    <w:p w:rsidR="00467EF1" w:rsidRPr="00DB77D7" w:rsidRDefault="00467EF1" w:rsidP="00DB77D7"/>
    <w:p w:rsidR="00467EF1" w:rsidRDefault="00467EF1" w:rsidP="00DB77D7">
      <w:pPr>
        <w:rPr>
          <w:sz w:val="28"/>
          <w:szCs w:val="28"/>
        </w:rPr>
      </w:pPr>
      <w:r w:rsidRPr="00DB77D7">
        <w:t xml:space="preserve">       </w:t>
      </w:r>
      <w:r>
        <w:rPr>
          <w:sz w:val="28"/>
          <w:szCs w:val="28"/>
        </w:rPr>
        <w:t xml:space="preserve">                                             Ход урока</w:t>
      </w:r>
    </w:p>
    <w:p w:rsidR="00467EF1" w:rsidRPr="00083F23" w:rsidRDefault="00467EF1" w:rsidP="00DB77D7">
      <w:pPr>
        <w:rPr>
          <w:sz w:val="28"/>
          <w:szCs w:val="28"/>
        </w:rPr>
      </w:pPr>
    </w:p>
    <w:tbl>
      <w:tblPr>
        <w:tblW w:w="10980" w:type="dxa"/>
        <w:tblInd w:w="-1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13"/>
        <w:gridCol w:w="2472"/>
        <w:gridCol w:w="3095"/>
      </w:tblGrid>
      <w:tr w:rsidR="00467EF1" w:rsidTr="0044296A">
        <w:tc>
          <w:tcPr>
            <w:tcW w:w="1800" w:type="dxa"/>
          </w:tcPr>
          <w:p w:rsidR="00467EF1" w:rsidRPr="0044296A" w:rsidRDefault="00467EF1" w:rsidP="00873B7A">
            <w:pPr>
              <w:rPr>
                <w:sz w:val="28"/>
                <w:szCs w:val="28"/>
              </w:rPr>
            </w:pPr>
            <w:r w:rsidRPr="0044296A">
              <w:rPr>
                <w:sz w:val="28"/>
                <w:szCs w:val="28"/>
              </w:rPr>
              <w:t>Этапы урока</w:t>
            </w:r>
          </w:p>
        </w:tc>
        <w:tc>
          <w:tcPr>
            <w:tcW w:w="3613" w:type="dxa"/>
          </w:tcPr>
          <w:p w:rsidR="00467EF1" w:rsidRPr="0044296A" w:rsidRDefault="00467EF1" w:rsidP="00873B7A">
            <w:pPr>
              <w:rPr>
                <w:sz w:val="28"/>
                <w:szCs w:val="28"/>
              </w:rPr>
            </w:pPr>
            <w:r w:rsidRPr="0044296A">
              <w:rPr>
                <w:sz w:val="28"/>
                <w:szCs w:val="28"/>
              </w:rPr>
              <w:t>Деятельность учителя</w:t>
            </w:r>
          </w:p>
        </w:tc>
        <w:tc>
          <w:tcPr>
            <w:tcW w:w="2472" w:type="dxa"/>
          </w:tcPr>
          <w:p w:rsidR="00467EF1" w:rsidRPr="0044296A" w:rsidRDefault="00467EF1" w:rsidP="00873B7A">
            <w:pPr>
              <w:rPr>
                <w:sz w:val="28"/>
                <w:szCs w:val="28"/>
              </w:rPr>
            </w:pPr>
            <w:r w:rsidRPr="0044296A">
              <w:rPr>
                <w:sz w:val="28"/>
                <w:szCs w:val="28"/>
              </w:rPr>
              <w:t>Деятельность учащихся</w:t>
            </w:r>
          </w:p>
        </w:tc>
        <w:tc>
          <w:tcPr>
            <w:tcW w:w="3095" w:type="dxa"/>
          </w:tcPr>
          <w:p w:rsidR="00467EF1" w:rsidRPr="0044296A" w:rsidRDefault="00467EF1" w:rsidP="00873B7A">
            <w:pPr>
              <w:rPr>
                <w:sz w:val="28"/>
                <w:szCs w:val="28"/>
              </w:rPr>
            </w:pPr>
            <w:r w:rsidRPr="0044296A">
              <w:rPr>
                <w:sz w:val="28"/>
                <w:szCs w:val="28"/>
              </w:rPr>
              <w:t xml:space="preserve">   Методическое обоснование</w:t>
            </w:r>
          </w:p>
        </w:tc>
      </w:tr>
      <w:tr w:rsidR="00467EF1" w:rsidTr="0044296A">
        <w:tc>
          <w:tcPr>
            <w:tcW w:w="1800" w:type="dxa"/>
          </w:tcPr>
          <w:p w:rsidR="00467EF1" w:rsidRPr="0044296A" w:rsidRDefault="00467EF1" w:rsidP="00873B7A">
            <w:pPr>
              <w:rPr>
                <w:b/>
                <w:sz w:val="28"/>
                <w:szCs w:val="28"/>
              </w:rPr>
            </w:pPr>
            <w:r w:rsidRPr="0044296A">
              <w:rPr>
                <w:sz w:val="28"/>
                <w:szCs w:val="28"/>
              </w:rPr>
              <w:t>1. Орг. момент</w:t>
            </w:r>
          </w:p>
        </w:tc>
        <w:tc>
          <w:tcPr>
            <w:tcW w:w="3613" w:type="dxa"/>
          </w:tcPr>
          <w:p w:rsidR="00467EF1" w:rsidRDefault="00467EF1" w:rsidP="00873B7A">
            <w:r>
              <w:t>Приветствую учащихся, проверяю внешний вид и организацию рабочих мест.</w:t>
            </w:r>
          </w:p>
          <w:p w:rsidR="00467EF1" w:rsidRDefault="00467EF1" w:rsidP="00873B7A">
            <w:r>
              <w:t>Прошу записать число и классная работа.</w:t>
            </w:r>
          </w:p>
          <w:p w:rsidR="00467EF1" w:rsidRDefault="00467EF1" w:rsidP="00873B7A"/>
        </w:tc>
        <w:tc>
          <w:tcPr>
            <w:tcW w:w="2472" w:type="dxa"/>
          </w:tcPr>
          <w:p w:rsidR="00467EF1" w:rsidRDefault="00467EF1" w:rsidP="00873B7A">
            <w:r>
              <w:t xml:space="preserve">Приветствуют учителя, проверяют свою готовность к уроку, быстро включаются в деловой режим. </w:t>
            </w:r>
          </w:p>
        </w:tc>
        <w:tc>
          <w:tcPr>
            <w:tcW w:w="3095" w:type="dxa"/>
          </w:tcPr>
          <w:p w:rsidR="00467EF1" w:rsidRDefault="00467EF1" w:rsidP="00873B7A">
            <w:r>
              <w:t>Подготовка уч-ся к работе на уроке; создание атмосферы доброжелательности, снятие эмоционального напряжения, чувства тревожности; организация внимания и внутренней готовности. Воспитание сознательной дисциплины, организованности.</w:t>
            </w:r>
          </w:p>
        </w:tc>
      </w:tr>
      <w:tr w:rsidR="00467EF1" w:rsidTr="0044296A">
        <w:tc>
          <w:tcPr>
            <w:tcW w:w="1800" w:type="dxa"/>
          </w:tcPr>
          <w:p w:rsidR="00467EF1" w:rsidRPr="0044296A" w:rsidRDefault="00467EF1" w:rsidP="0044296A">
            <w:pPr>
              <w:ind w:left="-108"/>
              <w:jc w:val="both"/>
              <w:outlineLvl w:val="0"/>
              <w:rPr>
                <w:sz w:val="28"/>
                <w:szCs w:val="28"/>
              </w:rPr>
            </w:pPr>
            <w:r w:rsidRPr="0044296A">
              <w:rPr>
                <w:sz w:val="28"/>
                <w:szCs w:val="28"/>
              </w:rPr>
              <w:t>2.Актуали-</w:t>
            </w:r>
          </w:p>
          <w:p w:rsidR="00467EF1" w:rsidRPr="0044296A" w:rsidRDefault="00467EF1" w:rsidP="0044296A">
            <w:pPr>
              <w:ind w:left="390" w:hanging="252"/>
              <w:jc w:val="both"/>
              <w:outlineLvl w:val="0"/>
              <w:rPr>
                <w:sz w:val="28"/>
                <w:szCs w:val="28"/>
              </w:rPr>
            </w:pPr>
            <w:r w:rsidRPr="0044296A">
              <w:rPr>
                <w:sz w:val="28"/>
                <w:szCs w:val="28"/>
              </w:rPr>
              <w:t>зация</w:t>
            </w:r>
          </w:p>
          <w:p w:rsidR="00467EF1" w:rsidRPr="0044296A" w:rsidRDefault="00467EF1" w:rsidP="00873B7A">
            <w:pPr>
              <w:rPr>
                <w:sz w:val="28"/>
                <w:szCs w:val="28"/>
              </w:rPr>
            </w:pPr>
            <w:r w:rsidRPr="0044296A">
              <w:rPr>
                <w:sz w:val="28"/>
                <w:szCs w:val="28"/>
              </w:rPr>
              <w:t xml:space="preserve">  знаний</w:t>
            </w:r>
          </w:p>
        </w:tc>
        <w:tc>
          <w:tcPr>
            <w:tcW w:w="3613" w:type="dxa"/>
          </w:tcPr>
          <w:p w:rsidR="00467EF1" w:rsidRDefault="00467EF1" w:rsidP="00873B7A">
            <w:r>
              <w:t>1.</w:t>
            </w:r>
            <w:r w:rsidRPr="00D1653E">
              <w:t>Прошу р</w:t>
            </w:r>
            <w:r>
              <w:t>е</w:t>
            </w:r>
            <w:r w:rsidRPr="00D1653E">
              <w:t>бят отгадать загадку</w:t>
            </w:r>
            <w:r>
              <w:t>:</w:t>
            </w:r>
          </w:p>
          <w:p w:rsidR="00467EF1" w:rsidRDefault="00467EF1" w:rsidP="0044296A">
            <w:pPr>
              <w:ind w:left="-94" w:firstLine="540"/>
            </w:pPr>
            <w:r w:rsidRPr="002978BE">
              <w:t xml:space="preserve">Он слетает </w:t>
            </w:r>
          </w:p>
          <w:p w:rsidR="00467EF1" w:rsidRPr="002978BE" w:rsidRDefault="00467EF1" w:rsidP="0044296A">
            <w:pPr>
              <w:ind w:left="-94" w:firstLine="540"/>
            </w:pPr>
            <w:r>
              <w:t xml:space="preserve">  </w:t>
            </w:r>
            <w:r w:rsidRPr="002978BE">
              <w:t>серебряной стаей,</w:t>
            </w:r>
          </w:p>
          <w:p w:rsidR="00467EF1" w:rsidRPr="002978BE" w:rsidRDefault="00467EF1" w:rsidP="0044296A">
            <w:pPr>
              <w:ind w:left="-94" w:firstLine="454"/>
            </w:pPr>
            <w:r w:rsidRPr="002978BE">
              <w:t>И сверкает на лету.</w:t>
            </w:r>
          </w:p>
          <w:p w:rsidR="00467EF1" w:rsidRDefault="00467EF1" w:rsidP="0044296A">
            <w:pPr>
              <w:ind w:left="-94" w:firstLine="454"/>
            </w:pPr>
            <w:r w:rsidRPr="002978BE">
              <w:t>Звёздочкой стеклянной</w:t>
            </w:r>
          </w:p>
          <w:p w:rsidR="00467EF1" w:rsidRPr="002978BE" w:rsidRDefault="00467EF1" w:rsidP="0044296A">
            <w:pPr>
              <w:ind w:left="-94" w:firstLine="454"/>
            </w:pPr>
            <w:r w:rsidRPr="002978BE">
              <w:t xml:space="preserve"> тает</w:t>
            </w:r>
          </w:p>
          <w:p w:rsidR="00467EF1" w:rsidRPr="002978BE" w:rsidRDefault="00467EF1" w:rsidP="0044296A">
            <w:pPr>
              <w:ind w:left="-94" w:firstLine="454"/>
            </w:pPr>
            <w:r w:rsidRPr="002978BE">
              <w:t>На ладони и во рту.</w:t>
            </w:r>
          </w:p>
          <w:p w:rsidR="00467EF1" w:rsidRDefault="00467EF1" w:rsidP="0044296A">
            <w:pPr>
              <w:ind w:left="-94" w:firstLine="454"/>
            </w:pPr>
            <w:r w:rsidRPr="002978BE">
              <w:t xml:space="preserve">Он на солнышке  - </w:t>
            </w:r>
          </w:p>
          <w:p w:rsidR="00467EF1" w:rsidRPr="002978BE" w:rsidRDefault="00467EF1" w:rsidP="0044296A">
            <w:pPr>
              <w:ind w:left="-94" w:firstLine="454"/>
            </w:pPr>
            <w:r w:rsidRPr="002978BE">
              <w:t>румяный,</w:t>
            </w:r>
          </w:p>
          <w:p w:rsidR="00467EF1" w:rsidRDefault="00467EF1" w:rsidP="0044296A">
            <w:pPr>
              <w:ind w:left="-94" w:firstLine="454"/>
            </w:pPr>
            <w:r w:rsidRPr="002978BE">
              <w:t xml:space="preserve">В лунном свете – </w:t>
            </w:r>
          </w:p>
          <w:p w:rsidR="00467EF1" w:rsidRPr="002978BE" w:rsidRDefault="00467EF1" w:rsidP="0044296A">
            <w:pPr>
              <w:ind w:left="-94" w:firstLine="454"/>
            </w:pPr>
            <w:r w:rsidRPr="002978BE">
              <w:t>голубой.</w:t>
            </w:r>
          </w:p>
          <w:p w:rsidR="00467EF1" w:rsidRDefault="00467EF1" w:rsidP="0044296A">
            <w:pPr>
              <w:ind w:left="-94" w:firstLine="454"/>
            </w:pPr>
            <w:r w:rsidRPr="002978BE">
              <w:t xml:space="preserve">Он за ворот и в </w:t>
            </w:r>
          </w:p>
          <w:p w:rsidR="00467EF1" w:rsidRPr="002978BE" w:rsidRDefault="00467EF1" w:rsidP="0044296A">
            <w:pPr>
              <w:ind w:left="-94" w:firstLine="454"/>
            </w:pPr>
            <w:r w:rsidRPr="002978BE">
              <w:t>карманы</w:t>
            </w:r>
          </w:p>
          <w:p w:rsidR="00467EF1" w:rsidRPr="002978BE" w:rsidRDefault="00467EF1" w:rsidP="0044296A">
            <w:pPr>
              <w:ind w:left="-94" w:firstLine="454"/>
            </w:pPr>
            <w:r w:rsidRPr="002978BE">
              <w:t>Залетает к нам с тобой.</w:t>
            </w:r>
          </w:p>
          <w:p w:rsidR="00467EF1" w:rsidRDefault="00467EF1" w:rsidP="00873B7A">
            <w:r>
              <w:t>2. Второй раз читаю загадку и прошу уч-ся выписать имена прилагательные.</w:t>
            </w:r>
          </w:p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>
            <w:r>
              <w:t>3.Даю задания:</w:t>
            </w:r>
          </w:p>
          <w:p w:rsidR="00467EF1" w:rsidRDefault="00467EF1" w:rsidP="00873B7A">
            <w:r>
              <w:t>-докажите, что выписанные слова являются именами прилагательными.</w:t>
            </w:r>
          </w:p>
          <w:p w:rsidR="00467EF1" w:rsidRDefault="00467EF1" w:rsidP="00873B7A">
            <w:r>
              <w:t>Слушаю, корректирую ответ.</w:t>
            </w:r>
          </w:p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>
            <w:r>
              <w:t>- Найдите слова, которые образованы суффиксальным способом. Графически обозначьте морфему, с помощью которой образовано данное прилагательное.</w:t>
            </w:r>
          </w:p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>
            <w:r>
              <w:t>Спрашиваю ребят:</w:t>
            </w:r>
          </w:p>
          <w:p w:rsidR="00467EF1" w:rsidRDefault="00467EF1" w:rsidP="00873B7A">
            <w:r>
              <w:t>- В каких словах вы не обозначили суффиксы, почему?</w:t>
            </w:r>
          </w:p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>
            <w:r>
              <w:t>- Сколько Н вы записали в выделенных суффиксах?</w:t>
            </w:r>
          </w:p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>
            <w:r>
              <w:t>- Почему так получилось?</w:t>
            </w:r>
          </w:p>
          <w:p w:rsidR="00467EF1" w:rsidRDefault="00467EF1" w:rsidP="00873B7A"/>
          <w:p w:rsidR="00467EF1" w:rsidRDefault="00467EF1" w:rsidP="00873B7A"/>
          <w:p w:rsidR="00467EF1" w:rsidRDefault="00467EF1" w:rsidP="0044296A">
            <w:pPr>
              <w:ind w:left="-94"/>
            </w:pPr>
            <w:r>
              <w:t xml:space="preserve"> </w:t>
            </w:r>
          </w:p>
          <w:p w:rsidR="00467EF1" w:rsidRDefault="00467EF1" w:rsidP="0044296A">
            <w:pPr>
              <w:ind w:left="-94"/>
            </w:pPr>
          </w:p>
          <w:p w:rsidR="00467EF1" w:rsidRDefault="00467EF1" w:rsidP="0044296A">
            <w:pPr>
              <w:ind w:left="-94"/>
            </w:pPr>
          </w:p>
          <w:p w:rsidR="00467EF1" w:rsidRDefault="00467EF1" w:rsidP="0044296A">
            <w:pPr>
              <w:ind w:left="-94"/>
            </w:pPr>
          </w:p>
          <w:p w:rsidR="00467EF1" w:rsidRDefault="00467EF1" w:rsidP="0044296A">
            <w:pPr>
              <w:ind w:left="-94"/>
            </w:pPr>
          </w:p>
          <w:p w:rsidR="00467EF1" w:rsidRDefault="00467EF1" w:rsidP="0044296A">
            <w:pPr>
              <w:ind w:left="-94"/>
            </w:pPr>
            <w:r>
              <w:t>- Какова будет тема нашего урока?</w:t>
            </w:r>
            <w:r w:rsidRPr="002978BE">
              <w:t xml:space="preserve"> </w:t>
            </w:r>
            <w:r>
              <w:t xml:space="preserve"> </w:t>
            </w:r>
          </w:p>
          <w:p w:rsidR="00467EF1" w:rsidRDefault="00467EF1" w:rsidP="0044296A">
            <w:pPr>
              <w:ind w:left="-94"/>
            </w:pPr>
            <w:r>
              <w:t xml:space="preserve">   </w:t>
            </w:r>
          </w:p>
          <w:p w:rsidR="00467EF1" w:rsidRDefault="00467EF1" w:rsidP="0044296A">
            <w:pPr>
              <w:ind w:left="-94"/>
            </w:pPr>
          </w:p>
          <w:p w:rsidR="00467EF1" w:rsidRDefault="00467EF1" w:rsidP="0044296A">
            <w:pPr>
              <w:ind w:left="-94"/>
            </w:pPr>
            <w:r>
              <w:t>Уточняю, показываю     слайд №1, прошу записать в тетрадь.</w:t>
            </w:r>
          </w:p>
          <w:p w:rsidR="00467EF1" w:rsidRDefault="00467EF1" w:rsidP="0044296A">
            <w:pPr>
              <w:ind w:left="-94"/>
            </w:pPr>
          </w:p>
          <w:p w:rsidR="00467EF1" w:rsidRDefault="00467EF1" w:rsidP="0044296A">
            <w:pPr>
              <w:ind w:left="-94"/>
            </w:pPr>
            <w:r>
              <w:t xml:space="preserve">- Каковы </w:t>
            </w:r>
            <w:r w:rsidRPr="002978BE">
              <w:t>цел</w:t>
            </w:r>
            <w:r>
              <w:t xml:space="preserve">и </w:t>
            </w:r>
            <w:r w:rsidRPr="002978BE">
              <w:t>урока</w:t>
            </w:r>
            <w:r>
              <w:t>?</w:t>
            </w:r>
          </w:p>
          <w:p w:rsidR="00467EF1" w:rsidRPr="002978BE" w:rsidRDefault="00467EF1" w:rsidP="0044296A">
            <w:pPr>
              <w:ind w:left="-94"/>
            </w:pPr>
            <w:r>
              <w:t xml:space="preserve">       Выслушиваю мнения ребят, корректирую, показываю  слайд №2.</w:t>
            </w:r>
          </w:p>
          <w:p w:rsidR="00467EF1" w:rsidRDefault="00467EF1" w:rsidP="00873B7A"/>
          <w:p w:rsidR="00467EF1" w:rsidRPr="00D1653E" w:rsidRDefault="00467EF1" w:rsidP="00873B7A"/>
        </w:tc>
        <w:tc>
          <w:tcPr>
            <w:tcW w:w="2472" w:type="dxa"/>
          </w:tcPr>
          <w:p w:rsidR="00467EF1" w:rsidRPr="00D1653E" w:rsidRDefault="00467EF1" w:rsidP="00873B7A">
            <w:r w:rsidRPr="00D1653E">
              <w:t>Отгадывают загадку:</w:t>
            </w:r>
          </w:p>
          <w:p w:rsidR="00467EF1" w:rsidRDefault="00467EF1" w:rsidP="00873B7A">
            <w:r w:rsidRPr="00D1653E">
              <w:t xml:space="preserve">- </w:t>
            </w:r>
            <w:r>
              <w:t>С</w:t>
            </w:r>
            <w:r w:rsidRPr="00D1653E">
              <w:t>нег.</w:t>
            </w:r>
          </w:p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>
            <w:r>
              <w:t>Выписывают прилагательные.</w:t>
            </w:r>
          </w:p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>
            <w:r>
              <w:t>1 ученик  в форме рассуждения доказывает, что выписанные слова являются прилагательными (называет грамматическое значение, морфологические признаки)</w:t>
            </w:r>
          </w:p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>
            <w:r>
              <w:t xml:space="preserve">Уч-ся в тетрадях выделяют суффиксы прилагательных. </w:t>
            </w:r>
          </w:p>
          <w:p w:rsidR="00467EF1" w:rsidRDefault="00467EF1" w:rsidP="00873B7A">
            <w:r>
              <w:t>Называют прилагательные, образованные суффиксальным способом:</w:t>
            </w:r>
          </w:p>
          <w:p w:rsidR="00467EF1" w:rsidRDefault="00467EF1" w:rsidP="00873B7A">
            <w:r>
              <w:t xml:space="preserve">- прилагательное </w:t>
            </w:r>
            <w:r w:rsidRPr="0044296A">
              <w:rPr>
                <w:i/>
              </w:rPr>
              <w:t xml:space="preserve">серебряной </w:t>
            </w:r>
            <w:r w:rsidRPr="009B3248">
              <w:t>образовано от сущ</w:t>
            </w:r>
            <w:r w:rsidRPr="0044296A">
              <w:rPr>
                <w:i/>
              </w:rPr>
              <w:t>. серебро</w:t>
            </w:r>
            <w:r>
              <w:t xml:space="preserve"> с помощью суффикса - ян-…</w:t>
            </w:r>
          </w:p>
          <w:p w:rsidR="00467EF1" w:rsidRDefault="00467EF1" w:rsidP="00873B7A"/>
          <w:p w:rsidR="00467EF1" w:rsidRDefault="00467EF1" w:rsidP="00873B7A">
            <w:r>
              <w:t>Уч-ся называют слова румяный и голубой. Объясняют, что основа в этих словах состоит из корня.</w:t>
            </w:r>
          </w:p>
          <w:p w:rsidR="00467EF1" w:rsidRDefault="00467EF1" w:rsidP="0044296A">
            <w:pPr>
              <w:jc w:val="both"/>
              <w:outlineLvl w:val="0"/>
            </w:pPr>
            <w:r>
              <w:t xml:space="preserve">Учащиеся высказывают свои мнения. </w:t>
            </w: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  <w:r>
              <w:t>Желаемый ответ:</w:t>
            </w:r>
          </w:p>
          <w:p w:rsidR="00467EF1" w:rsidRDefault="00467EF1" w:rsidP="0044296A">
            <w:pPr>
              <w:jc w:val="both"/>
              <w:outlineLvl w:val="0"/>
            </w:pPr>
            <w:r>
              <w:t>- Не знаем правило правописания Н-НН в суффиксах прилагательных.</w:t>
            </w: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  <w:r>
              <w:t>Уч-ся формулируют тему урока: «Н-НН в суффиксах прилагательных».</w:t>
            </w:r>
          </w:p>
          <w:p w:rsidR="00467EF1" w:rsidRDefault="00467EF1" w:rsidP="0044296A">
            <w:pPr>
              <w:jc w:val="both"/>
              <w:outlineLvl w:val="0"/>
            </w:pPr>
            <w:r>
              <w:t>Записывают в тетрадь.</w:t>
            </w: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873B7A">
            <w:r>
              <w:t>Желаемый ответ:</w:t>
            </w:r>
          </w:p>
          <w:p w:rsidR="00467EF1" w:rsidRDefault="00467EF1" w:rsidP="00873B7A">
            <w:r>
              <w:t xml:space="preserve">-  Познакомиться с правилом правописания </w:t>
            </w:r>
          </w:p>
          <w:p w:rsidR="00467EF1" w:rsidRPr="00D1653E" w:rsidRDefault="00467EF1" w:rsidP="00873B7A">
            <w:r>
              <w:t xml:space="preserve">« Н-НН в суффиксах прилагательных»; научиться правильно записывать прилагательные на изучаемую орфограмму».  </w:t>
            </w:r>
          </w:p>
        </w:tc>
        <w:tc>
          <w:tcPr>
            <w:tcW w:w="3095" w:type="dxa"/>
          </w:tcPr>
          <w:p w:rsidR="00467EF1" w:rsidRDefault="00467EF1" w:rsidP="00873B7A">
            <w:r>
              <w:t>Нетрадиционная форма вступления способствует возникновению познавательной мотивации.</w:t>
            </w:r>
          </w:p>
          <w:p w:rsidR="00467EF1" w:rsidRDefault="00467EF1" w:rsidP="00873B7A"/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  <w:r>
              <w:t>Актуализация  знаний по теме «Имя прилагательное»;                          пробуждение интереса к знакомой части речи.</w:t>
            </w: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  <w:r>
              <w:t>Повторение теоретического материала даёт возможность проверить знания уч-ся по данной теме, подготовить их к последующей работе.</w:t>
            </w:r>
          </w:p>
          <w:p w:rsidR="00467EF1" w:rsidRDefault="00467EF1" w:rsidP="00873B7A">
            <w:r>
              <w:t xml:space="preserve">Развитие умения строить высказывание на лингвистическую тему; развитие  коммуникативных навыков и умений;  обогащение словаря. </w:t>
            </w:r>
          </w:p>
          <w:p w:rsidR="00467EF1" w:rsidRDefault="00467EF1" w:rsidP="00873B7A">
            <w:r>
              <w:t xml:space="preserve">Развитие устойчивого внимания </w:t>
            </w: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  <w:r>
              <w:t xml:space="preserve">Совершенствование умения выполнять морфемно-словообразовательный разбор; формирование внимания и интереса к слову. </w:t>
            </w:r>
          </w:p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>
            <w:r>
              <w:t xml:space="preserve">Создание проблемной ситуации способствует развитию познавательного интереса  к предмету;  воспитывает интерес к слову. </w:t>
            </w: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  <w:r>
              <w:t>Беседа эвристического характера позволяет живо, заинтересованно обсудить       орфографическую проблему, способствует развитию  абстрактно-логического  мышления.</w:t>
            </w: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  <w:r>
              <w:t xml:space="preserve">Побуждение к формулированию проблемы способствует  развитие умения анализировать, и обобщать. </w:t>
            </w: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873B7A">
            <w:pPr>
              <w:pStyle w:val="NormalWeb"/>
            </w:pPr>
            <w:r>
              <w:t xml:space="preserve">Самостоятельная формулировка цели урока способствует </w:t>
            </w:r>
            <w:r w:rsidRPr="003F3690">
              <w:t xml:space="preserve"> созда</w:t>
            </w:r>
            <w:r>
              <w:t xml:space="preserve">нию </w:t>
            </w:r>
            <w:r w:rsidRPr="003F3690">
              <w:t>установк</w:t>
            </w:r>
            <w:r>
              <w:t>и</w:t>
            </w:r>
            <w:r w:rsidRPr="003F3690">
              <w:t xml:space="preserve"> на ее реализацию, которая действует в течение всего урока и обеспечивает более плодотворную работу детей на остальных этапах. </w:t>
            </w:r>
            <w:r>
              <w:t>Активизация мыслительной деятельности; развитие монологической речи.</w:t>
            </w:r>
          </w:p>
          <w:p w:rsidR="00467EF1" w:rsidRDefault="00467EF1" w:rsidP="0044296A">
            <w:pPr>
              <w:ind w:left="141"/>
              <w:jc w:val="both"/>
            </w:pPr>
            <w:r>
              <w:t>Использование презентации способствует повышению эффективности образовательного процесса за счет одновременного изложения учителем теоретических сведений и показа демонстрационного материала с высокой степенью наглядности; повышение мотивации к учению за счет привлекательности компьютера, которая возрастает за счет мультимедийных эффектов, развитие наглядно-образного мышления.</w:t>
            </w:r>
          </w:p>
          <w:p w:rsidR="00467EF1" w:rsidRPr="0044296A" w:rsidRDefault="00467EF1" w:rsidP="00873B7A">
            <w:pPr>
              <w:rPr>
                <w:sz w:val="28"/>
                <w:szCs w:val="28"/>
              </w:rPr>
            </w:pPr>
          </w:p>
        </w:tc>
      </w:tr>
      <w:tr w:rsidR="00467EF1" w:rsidTr="0044296A">
        <w:tc>
          <w:tcPr>
            <w:tcW w:w="1800" w:type="dxa"/>
          </w:tcPr>
          <w:p w:rsidR="00467EF1" w:rsidRPr="0044296A" w:rsidRDefault="00467EF1" w:rsidP="00873B7A">
            <w:pPr>
              <w:rPr>
                <w:sz w:val="28"/>
                <w:szCs w:val="28"/>
              </w:rPr>
            </w:pPr>
            <w:r w:rsidRPr="0044296A">
              <w:rPr>
                <w:sz w:val="28"/>
                <w:szCs w:val="28"/>
              </w:rPr>
              <w:t>3.Изучение нового материала.</w:t>
            </w:r>
          </w:p>
        </w:tc>
        <w:tc>
          <w:tcPr>
            <w:tcW w:w="3613" w:type="dxa"/>
          </w:tcPr>
          <w:p w:rsidR="00467EF1" w:rsidRDefault="00467EF1" w:rsidP="0044296A">
            <w:pPr>
              <w:jc w:val="both"/>
              <w:outlineLvl w:val="0"/>
            </w:pPr>
            <w:r>
              <w:t>1. Для решения орфографической      проблемы предлагаю перейти к работе с раздаточным материалом. ( См. приложение №1)</w:t>
            </w: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  <w:r>
              <w:t>Даю задание:</w:t>
            </w:r>
          </w:p>
          <w:p w:rsidR="00467EF1" w:rsidRDefault="00467EF1" w:rsidP="0044296A">
            <w:pPr>
              <w:jc w:val="both"/>
              <w:outlineLvl w:val="0"/>
            </w:pPr>
            <w:r>
              <w:t>- объединитесь  в пары и  проанализируйте данные прилагательные. Попробуйте ответить на вопрос: в каких суффиксах прилагательных пишется Н? в каких – НН?</w:t>
            </w:r>
          </w:p>
          <w:p w:rsidR="00467EF1" w:rsidRDefault="00467EF1" w:rsidP="0044296A">
            <w:pPr>
              <w:ind w:left="124"/>
            </w:pPr>
          </w:p>
          <w:p w:rsidR="00467EF1" w:rsidRDefault="00467EF1" w:rsidP="0044296A">
            <w:pPr>
              <w:ind w:left="124"/>
            </w:pPr>
          </w:p>
          <w:p w:rsidR="00467EF1" w:rsidRDefault="00467EF1" w:rsidP="0044296A">
            <w:pPr>
              <w:ind w:left="124"/>
            </w:pPr>
          </w:p>
          <w:p w:rsidR="00467EF1" w:rsidRDefault="00467EF1" w:rsidP="0044296A">
            <w:pPr>
              <w:ind w:left="124"/>
            </w:pPr>
          </w:p>
          <w:p w:rsidR="00467EF1" w:rsidRDefault="00467EF1" w:rsidP="0044296A">
            <w:pPr>
              <w:ind w:left="124"/>
            </w:pPr>
          </w:p>
          <w:p w:rsidR="00467EF1" w:rsidRDefault="00467EF1" w:rsidP="0044296A">
            <w:pPr>
              <w:ind w:left="124"/>
            </w:pPr>
          </w:p>
          <w:p w:rsidR="00467EF1" w:rsidRDefault="00467EF1" w:rsidP="0044296A">
            <w:pPr>
              <w:ind w:left="124"/>
            </w:pPr>
          </w:p>
          <w:p w:rsidR="00467EF1" w:rsidRDefault="00467EF1" w:rsidP="0044296A">
            <w:pPr>
              <w:ind w:left="124"/>
            </w:pPr>
          </w:p>
          <w:p w:rsidR="00467EF1" w:rsidRDefault="00467EF1" w:rsidP="0044296A">
            <w:pPr>
              <w:ind w:left="124"/>
            </w:pPr>
          </w:p>
          <w:p w:rsidR="00467EF1" w:rsidRDefault="00467EF1" w:rsidP="0044296A">
            <w:pPr>
              <w:ind w:left="124"/>
            </w:pPr>
          </w:p>
          <w:p w:rsidR="00467EF1" w:rsidRDefault="00467EF1" w:rsidP="0044296A">
            <w:pPr>
              <w:ind w:left="124"/>
            </w:pPr>
          </w:p>
          <w:p w:rsidR="00467EF1" w:rsidRDefault="00467EF1" w:rsidP="0044296A">
            <w:pPr>
              <w:ind w:left="124"/>
            </w:pPr>
          </w:p>
          <w:p w:rsidR="00467EF1" w:rsidRDefault="00467EF1" w:rsidP="0044296A">
            <w:pPr>
              <w:ind w:left="124"/>
            </w:pPr>
          </w:p>
          <w:p w:rsidR="00467EF1" w:rsidRDefault="00467EF1" w:rsidP="0044296A">
            <w:pPr>
              <w:ind w:left="124"/>
            </w:pPr>
          </w:p>
          <w:p w:rsidR="00467EF1" w:rsidRDefault="00467EF1" w:rsidP="0044296A">
            <w:pPr>
              <w:ind w:left="124"/>
            </w:pPr>
          </w:p>
          <w:p w:rsidR="00467EF1" w:rsidRDefault="00467EF1" w:rsidP="0044296A">
            <w:pPr>
              <w:ind w:left="124"/>
            </w:pPr>
            <w:r>
              <w:t xml:space="preserve">2. </w:t>
            </w:r>
            <w:r w:rsidRPr="0044296A">
              <w:rPr>
                <w:u w:val="words"/>
              </w:rPr>
              <w:t>Работа с учебником</w:t>
            </w:r>
            <w:r>
              <w:t xml:space="preserve"> </w:t>
            </w:r>
          </w:p>
          <w:p w:rsidR="00467EF1" w:rsidRDefault="00467EF1" w:rsidP="0044296A">
            <w:pPr>
              <w:ind w:left="124" w:firstLine="416"/>
            </w:pPr>
            <w:r>
              <w:t>Предлагаю ребятам проверить свои предположения.</w:t>
            </w:r>
          </w:p>
          <w:p w:rsidR="00467EF1" w:rsidRPr="007D6891" w:rsidRDefault="00467EF1" w:rsidP="0044296A">
            <w:pPr>
              <w:ind w:left="124" w:firstLine="416"/>
            </w:pPr>
            <w:r>
              <w:t>Прошу открыть учебник,</w:t>
            </w:r>
            <w:r w:rsidRPr="007D6891">
              <w:t xml:space="preserve"> параграф</w:t>
            </w:r>
            <w:r>
              <w:t xml:space="preserve"> </w:t>
            </w:r>
            <w:r w:rsidRPr="007D6891">
              <w:t>56</w:t>
            </w:r>
            <w:r>
              <w:t>:</w:t>
            </w:r>
          </w:p>
          <w:p w:rsidR="00467EF1" w:rsidRPr="007D6891" w:rsidRDefault="00467EF1" w:rsidP="0044296A">
            <w:pPr>
              <w:ind w:left="124"/>
            </w:pPr>
            <w:r w:rsidRPr="007D6891">
              <w:t>- посмотрите правило;</w:t>
            </w:r>
          </w:p>
          <w:p w:rsidR="00467EF1" w:rsidRDefault="00467EF1" w:rsidP="0044296A">
            <w:pPr>
              <w:ind w:left="124"/>
            </w:pPr>
          </w:p>
          <w:p w:rsidR="00467EF1" w:rsidRDefault="00467EF1" w:rsidP="0044296A">
            <w:pPr>
              <w:ind w:left="124"/>
            </w:pPr>
          </w:p>
          <w:p w:rsidR="00467EF1" w:rsidRPr="007D6891" w:rsidRDefault="00467EF1" w:rsidP="0044296A">
            <w:pPr>
              <w:ind w:left="124"/>
            </w:pPr>
            <w:r w:rsidRPr="007D6891">
              <w:t>- прочтите правило про себя;</w:t>
            </w:r>
          </w:p>
          <w:p w:rsidR="00467EF1" w:rsidRDefault="00467EF1" w:rsidP="0044296A">
            <w:pPr>
              <w:ind w:left="124"/>
            </w:pPr>
          </w:p>
          <w:p w:rsidR="00467EF1" w:rsidRDefault="00467EF1" w:rsidP="0044296A">
            <w:pPr>
              <w:ind w:left="124"/>
            </w:pPr>
          </w:p>
          <w:p w:rsidR="00467EF1" w:rsidRDefault="00467EF1" w:rsidP="0044296A">
            <w:pPr>
              <w:ind w:left="124"/>
            </w:pPr>
            <w:r w:rsidRPr="007D6891">
              <w:t>-прочтите вслух</w:t>
            </w:r>
            <w:r>
              <w:t>.</w:t>
            </w:r>
          </w:p>
          <w:p w:rsidR="00467EF1" w:rsidRDefault="00467EF1" w:rsidP="0044296A">
            <w:pPr>
              <w:ind w:left="124"/>
            </w:pPr>
          </w:p>
          <w:p w:rsidR="00467EF1" w:rsidRDefault="00467EF1" w:rsidP="0044296A">
            <w:pPr>
              <w:ind w:left="124"/>
            </w:pPr>
          </w:p>
          <w:p w:rsidR="00467EF1" w:rsidRDefault="00467EF1" w:rsidP="0044296A">
            <w:pPr>
              <w:ind w:left="124"/>
            </w:pPr>
          </w:p>
          <w:p w:rsidR="00467EF1" w:rsidRDefault="00467EF1" w:rsidP="0044296A">
            <w:pPr>
              <w:ind w:left="124"/>
            </w:pPr>
          </w:p>
          <w:p w:rsidR="00467EF1" w:rsidRDefault="00467EF1" w:rsidP="0044296A">
            <w:pPr>
              <w:ind w:left="124"/>
            </w:pPr>
          </w:p>
          <w:p w:rsidR="00467EF1" w:rsidRDefault="00467EF1" w:rsidP="0044296A">
            <w:pPr>
              <w:ind w:left="124"/>
            </w:pPr>
          </w:p>
          <w:p w:rsidR="00467EF1" w:rsidRDefault="00467EF1" w:rsidP="0044296A">
            <w:pPr>
              <w:ind w:left="124"/>
            </w:pPr>
          </w:p>
          <w:p w:rsidR="00467EF1" w:rsidRDefault="00467EF1" w:rsidP="0044296A">
            <w:pPr>
              <w:ind w:left="124"/>
            </w:pPr>
            <w:r>
              <w:t>Задаю вопросы:</w:t>
            </w:r>
          </w:p>
          <w:p w:rsidR="00467EF1" w:rsidRDefault="00467EF1" w:rsidP="0044296A">
            <w:pPr>
              <w:ind w:left="124"/>
            </w:pPr>
          </w:p>
          <w:p w:rsidR="00467EF1" w:rsidRPr="007D6891" w:rsidRDefault="00467EF1" w:rsidP="0044296A">
            <w:pPr>
              <w:ind w:left="124"/>
            </w:pPr>
            <w:r>
              <w:t>- подтвердились ли наши предположения?</w:t>
            </w:r>
          </w:p>
          <w:p w:rsidR="00467EF1" w:rsidRDefault="00467EF1" w:rsidP="0044296A">
            <w:pPr>
              <w:ind w:left="124"/>
            </w:pPr>
          </w:p>
          <w:p w:rsidR="00467EF1" w:rsidRDefault="00467EF1" w:rsidP="0044296A">
            <w:pPr>
              <w:ind w:left="124"/>
            </w:pPr>
          </w:p>
          <w:p w:rsidR="00467EF1" w:rsidRDefault="00467EF1" w:rsidP="0044296A">
            <w:pPr>
              <w:ind w:left="124"/>
            </w:pPr>
          </w:p>
          <w:p w:rsidR="00467EF1" w:rsidRDefault="00467EF1" w:rsidP="0044296A">
            <w:pPr>
              <w:ind w:left="124"/>
            </w:pPr>
          </w:p>
          <w:p w:rsidR="00467EF1" w:rsidRDefault="00467EF1" w:rsidP="0044296A">
            <w:pPr>
              <w:ind w:left="124"/>
            </w:pPr>
          </w:p>
          <w:p w:rsidR="00467EF1" w:rsidRDefault="00467EF1" w:rsidP="0044296A">
            <w:pPr>
              <w:ind w:left="124"/>
            </w:pPr>
            <w:r w:rsidRPr="007D6891">
              <w:t xml:space="preserve">- что нового вы узнали? </w:t>
            </w:r>
          </w:p>
          <w:p w:rsidR="00467EF1" w:rsidRDefault="00467EF1" w:rsidP="00873B7A">
            <w:r>
              <w:t>- как графически обозначена орфограмма?</w:t>
            </w:r>
          </w:p>
          <w:p w:rsidR="00467EF1" w:rsidRPr="0044296A" w:rsidRDefault="00467EF1" w:rsidP="00873B7A">
            <w:pPr>
              <w:rPr>
                <w:sz w:val="28"/>
                <w:szCs w:val="28"/>
              </w:rPr>
            </w:pPr>
          </w:p>
          <w:p w:rsidR="00467EF1" w:rsidRPr="0044296A" w:rsidRDefault="00467EF1" w:rsidP="00873B7A">
            <w:pPr>
              <w:rPr>
                <w:sz w:val="28"/>
                <w:szCs w:val="28"/>
              </w:rPr>
            </w:pPr>
          </w:p>
        </w:tc>
        <w:tc>
          <w:tcPr>
            <w:tcW w:w="2472" w:type="dxa"/>
          </w:tcPr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>
            <w:r>
              <w:t>Внимательно слушают учителя.</w:t>
            </w:r>
          </w:p>
          <w:p w:rsidR="00467EF1" w:rsidRDefault="00467EF1" w:rsidP="00873B7A"/>
          <w:p w:rsidR="00467EF1" w:rsidRDefault="00467EF1" w:rsidP="00873B7A">
            <w:r>
              <w:t>Работают в парах с раздаточным материалом, обсуждают проблему.</w:t>
            </w:r>
          </w:p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>
            <w:r>
              <w:t>Высказывают свои гипотезы, аргументируют ответ.</w:t>
            </w:r>
          </w:p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>
            <w:r>
              <w:t>Уч-ся  просматривают правило (просмотровое прочтение).</w:t>
            </w:r>
          </w:p>
          <w:p w:rsidR="00467EF1" w:rsidRDefault="00467EF1" w:rsidP="00873B7A">
            <w:r>
              <w:t xml:space="preserve">Уч-ся читают правило про себя </w:t>
            </w:r>
          </w:p>
          <w:p w:rsidR="00467EF1" w:rsidRDefault="00467EF1" w:rsidP="00873B7A">
            <w:r>
              <w:t>( ознакомительное прочтение).</w:t>
            </w:r>
          </w:p>
          <w:p w:rsidR="00467EF1" w:rsidRDefault="00467EF1" w:rsidP="00873B7A">
            <w:r>
              <w:t>1 уч-к читает, остальные слушают ( изучающее прочтение).</w:t>
            </w:r>
          </w:p>
          <w:p w:rsidR="00467EF1" w:rsidRDefault="00467EF1" w:rsidP="00873B7A">
            <w:r>
              <w:t xml:space="preserve"> </w:t>
            </w:r>
          </w:p>
          <w:p w:rsidR="00467EF1" w:rsidRDefault="00467EF1" w:rsidP="00873B7A"/>
          <w:p w:rsidR="00467EF1" w:rsidRDefault="00467EF1" w:rsidP="00873B7A">
            <w:r>
              <w:t>Свои предположения сопоставляют с полученной информацией из учебника,  отслеживают собственное понимание, отвечают на вопросы.</w:t>
            </w:r>
          </w:p>
          <w:p w:rsidR="00467EF1" w:rsidRDefault="00467EF1" w:rsidP="00873B7A">
            <w:r>
              <w:t>Называют слова-исключения.</w:t>
            </w:r>
          </w:p>
          <w:p w:rsidR="00467EF1" w:rsidRPr="001317D0" w:rsidRDefault="00467EF1" w:rsidP="00873B7A"/>
        </w:tc>
        <w:tc>
          <w:tcPr>
            <w:tcW w:w="3095" w:type="dxa"/>
          </w:tcPr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44296A">
            <w:pPr>
              <w:jc w:val="both"/>
              <w:outlineLvl w:val="0"/>
            </w:pPr>
            <w:r w:rsidRPr="007D6891">
              <w:t>Парная работа способствует развитию толерантности, умению прислушиваться к мнению партнёра. Ребята общаются на языке предмета, что способствует формированию лингвистической грамотности</w:t>
            </w:r>
            <w:r>
              <w:t>. Формирование умения давать аргументированный ответ. Развитие логического мышления, памяти, внимания, речи; развитие общеучебных умений. Воспитание усидчивости, доброжелательного отношения друг другу.</w:t>
            </w:r>
          </w:p>
          <w:p w:rsidR="00467EF1" w:rsidRPr="0044296A" w:rsidRDefault="00467EF1" w:rsidP="00873B7A">
            <w:pPr>
              <w:rPr>
                <w:sz w:val="28"/>
                <w:szCs w:val="28"/>
              </w:rPr>
            </w:pPr>
          </w:p>
          <w:p w:rsidR="00467EF1" w:rsidRDefault="00467EF1" w:rsidP="00873B7A">
            <w:r w:rsidRPr="002A2F24">
              <w:t>Развитие умения работать с учебником: выделять главную мысль, находить в тексте ответы на вопросы</w:t>
            </w:r>
            <w:r>
              <w:t>.</w:t>
            </w:r>
          </w:p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>
            <w:r>
              <w:t>Развитие познавательной активности,  логического мышления,  зрительной памяти,  произвольного внимания, речи.</w:t>
            </w:r>
          </w:p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>
            <w:r>
              <w:t xml:space="preserve">Первичное  закрепление и обобщение нового. </w:t>
            </w:r>
          </w:p>
          <w:p w:rsidR="00467EF1" w:rsidRPr="002A2F24" w:rsidRDefault="00467EF1" w:rsidP="00873B7A">
            <w:r>
              <w:t>Фронтальный опрос позволяет принять участие в беседе каждому.</w:t>
            </w:r>
          </w:p>
        </w:tc>
      </w:tr>
      <w:tr w:rsidR="00467EF1" w:rsidTr="0044296A">
        <w:tc>
          <w:tcPr>
            <w:tcW w:w="1800" w:type="dxa"/>
          </w:tcPr>
          <w:p w:rsidR="00467EF1" w:rsidRPr="0044296A" w:rsidRDefault="00467EF1" w:rsidP="00873B7A">
            <w:pPr>
              <w:rPr>
                <w:sz w:val="28"/>
                <w:szCs w:val="28"/>
              </w:rPr>
            </w:pPr>
            <w:r w:rsidRPr="0044296A">
              <w:rPr>
                <w:sz w:val="28"/>
                <w:szCs w:val="28"/>
              </w:rPr>
              <w:t>4.Закреп-ление нового материала</w:t>
            </w:r>
          </w:p>
        </w:tc>
        <w:tc>
          <w:tcPr>
            <w:tcW w:w="3613" w:type="dxa"/>
          </w:tcPr>
          <w:p w:rsidR="00467EF1" w:rsidRDefault="00467EF1" w:rsidP="0044296A">
            <w:pPr>
              <w:jc w:val="both"/>
              <w:outlineLvl w:val="0"/>
            </w:pPr>
            <w:r>
              <w:t xml:space="preserve">1. Предлагаю составить опорный конспект. </w:t>
            </w:r>
          </w:p>
          <w:p w:rsidR="00467EF1" w:rsidRDefault="00467EF1" w:rsidP="0044296A">
            <w:pPr>
              <w:jc w:val="both"/>
              <w:outlineLvl w:val="0"/>
            </w:pPr>
            <w:r>
              <w:t>Следуя тексту в учебнике, с помощью презентации комментирую ОК. (Слайд№3).</w:t>
            </w:r>
          </w:p>
          <w:p w:rsidR="00467EF1" w:rsidRDefault="00467EF1" w:rsidP="0044296A">
            <w:pPr>
              <w:jc w:val="both"/>
              <w:outlineLvl w:val="0"/>
            </w:pPr>
            <w:r>
              <w:t>Даю образец ответа по ОК.</w:t>
            </w: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  <w:r>
              <w:t>Предлагаю ребятам попробовать себя в роли учителя и рассказать по ОК правило правописания Н-НН в суффиксах прилагательных.</w:t>
            </w: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  <w:r>
              <w:t>Анализирую ответ уч-ся, оцениваю.</w:t>
            </w: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  <w:r>
              <w:t xml:space="preserve">2. Предлагаю уч-ся  проверить выписанные из загадки прилагательные, устно объяснить правописание суффиксов </w:t>
            </w:r>
          </w:p>
          <w:p w:rsidR="00467EF1" w:rsidRDefault="00467EF1" w:rsidP="00873B7A">
            <w:r>
              <w:t xml:space="preserve">    </w:t>
            </w:r>
          </w:p>
          <w:p w:rsidR="00467EF1" w:rsidRDefault="00467EF1" w:rsidP="00873B7A"/>
          <w:p w:rsidR="00467EF1" w:rsidRDefault="00467EF1" w:rsidP="00873B7A">
            <w:r>
              <w:t>Прошу уч-ся  ещё раз проверить правильность записей.  Показываю слайд №4</w:t>
            </w:r>
          </w:p>
          <w:p w:rsidR="00467EF1" w:rsidRPr="0044296A" w:rsidRDefault="00467EF1" w:rsidP="00873B7A">
            <w:pPr>
              <w:rPr>
                <w:sz w:val="28"/>
                <w:szCs w:val="28"/>
              </w:rPr>
            </w:pPr>
          </w:p>
        </w:tc>
        <w:tc>
          <w:tcPr>
            <w:tcW w:w="2472" w:type="dxa"/>
          </w:tcPr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  <w:r>
              <w:t>Внимательно слушают,  записывают ОК в рабочие тетради.</w:t>
            </w: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  <w:r>
              <w:t>1ученик рассказывает правило по ОК.</w:t>
            </w:r>
          </w:p>
          <w:p w:rsidR="00467EF1" w:rsidRDefault="00467EF1" w:rsidP="0044296A">
            <w:pPr>
              <w:jc w:val="both"/>
              <w:outlineLvl w:val="0"/>
            </w:pPr>
            <w:r>
              <w:t>Остальные слушают, запоминают, осознают.</w:t>
            </w: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  <w:r>
              <w:t>Учащиеся вслух объясняют правописание суффиксов прилагательных, исправляют ошибки.</w:t>
            </w:r>
          </w:p>
          <w:p w:rsidR="00467EF1" w:rsidRPr="0044296A" w:rsidRDefault="00467EF1" w:rsidP="00873B7A">
            <w:pPr>
              <w:rPr>
                <w:sz w:val="28"/>
                <w:szCs w:val="28"/>
              </w:rPr>
            </w:pPr>
          </w:p>
          <w:p w:rsidR="00467EF1" w:rsidRPr="00D069D9" w:rsidRDefault="00467EF1" w:rsidP="00873B7A">
            <w:r w:rsidRPr="00D069D9">
              <w:t>Сверяют выполненное задание с образцом.</w:t>
            </w:r>
          </w:p>
        </w:tc>
        <w:tc>
          <w:tcPr>
            <w:tcW w:w="3095" w:type="dxa"/>
          </w:tcPr>
          <w:p w:rsidR="00467EF1" w:rsidRDefault="00467EF1" w:rsidP="0044296A">
            <w:pPr>
              <w:jc w:val="both"/>
              <w:outlineLvl w:val="0"/>
            </w:pPr>
            <w:r>
              <w:t xml:space="preserve">ОК позволяет уч-ся увидеть правило в полном объёме, даёт возможность систематизировать и упорядочить знания. </w:t>
            </w: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  <w:r>
              <w:t>Деловая игра «Я учитель» способствует развитию памяти; монологической речи уч-ся;  коммуникативных навыков и умений; воспитанию усидчивости, доброжелательного отношения друг другу.</w:t>
            </w:r>
          </w:p>
          <w:p w:rsidR="00467EF1" w:rsidRDefault="00467EF1" w:rsidP="0044296A">
            <w:pPr>
              <w:jc w:val="both"/>
              <w:outlineLvl w:val="0"/>
            </w:pPr>
            <w:r>
              <w:t xml:space="preserve">К доске приглашаю ученика,   владеющего грамотной речью, в ответах которого присутствует ясность, чёткость, логичность. </w:t>
            </w:r>
          </w:p>
          <w:p w:rsidR="00467EF1" w:rsidRDefault="00467EF1" w:rsidP="0044296A">
            <w:pPr>
              <w:jc w:val="both"/>
              <w:outlineLvl w:val="0"/>
            </w:pPr>
            <w:r>
              <w:t xml:space="preserve">(БаркинаВ., ЦыбиковаЕ., Сапрыкин Р.). </w:t>
            </w:r>
          </w:p>
          <w:p w:rsidR="00467EF1" w:rsidRDefault="00467EF1" w:rsidP="0044296A">
            <w:pPr>
              <w:jc w:val="both"/>
              <w:outlineLvl w:val="0"/>
            </w:pPr>
            <w:r>
              <w:t>.</w:t>
            </w:r>
          </w:p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>
            <w:r>
              <w:t>Развитие способностей применять знания на практике, отработка учебных навыков.</w:t>
            </w:r>
          </w:p>
          <w:p w:rsidR="00467EF1" w:rsidRDefault="00467EF1" w:rsidP="00873B7A">
            <w:r>
              <w:t>Коррекционная работа.</w:t>
            </w:r>
          </w:p>
          <w:p w:rsidR="00467EF1" w:rsidRDefault="00467EF1" w:rsidP="00873B7A"/>
          <w:p w:rsidR="00467EF1" w:rsidRDefault="00467EF1" w:rsidP="00873B7A"/>
          <w:p w:rsidR="00467EF1" w:rsidRPr="0044296A" w:rsidRDefault="00467EF1" w:rsidP="00873B7A">
            <w:pPr>
              <w:rPr>
                <w:sz w:val="28"/>
                <w:szCs w:val="28"/>
              </w:rPr>
            </w:pPr>
            <w:r>
              <w:t>О</w:t>
            </w:r>
            <w:r w:rsidRPr="006D2DF1">
              <w:t>чень важно, чтобы ребята не оставили свои первые записи без исправлений, т.к. для многих актуальна зрительная память.</w:t>
            </w:r>
          </w:p>
        </w:tc>
      </w:tr>
      <w:tr w:rsidR="00467EF1" w:rsidTr="0044296A">
        <w:tc>
          <w:tcPr>
            <w:tcW w:w="1800" w:type="dxa"/>
          </w:tcPr>
          <w:p w:rsidR="00467EF1" w:rsidRPr="0044296A" w:rsidRDefault="00467EF1" w:rsidP="00873B7A">
            <w:pPr>
              <w:rPr>
                <w:sz w:val="28"/>
                <w:szCs w:val="28"/>
              </w:rPr>
            </w:pPr>
            <w:r w:rsidRPr="0044296A">
              <w:rPr>
                <w:sz w:val="28"/>
                <w:szCs w:val="28"/>
              </w:rPr>
              <w:t>Здоровьесберегающая пауза</w:t>
            </w:r>
          </w:p>
        </w:tc>
        <w:tc>
          <w:tcPr>
            <w:tcW w:w="3613" w:type="dxa"/>
          </w:tcPr>
          <w:p w:rsidR="00467EF1" w:rsidRDefault="00467EF1" w:rsidP="00873B7A">
            <w:r w:rsidRPr="00673658">
              <w:t>Провожу физкульт</w:t>
            </w:r>
            <w:r>
              <w:t>минутку, читая наизусть стихотворный текст.</w:t>
            </w:r>
          </w:p>
          <w:p w:rsidR="00467EF1" w:rsidRPr="006D2DF1" w:rsidRDefault="00467EF1" w:rsidP="00873B7A">
            <w:r w:rsidRPr="006D2DF1">
              <w:t>Сядьте ровно, выпрямите спину,</w:t>
            </w:r>
            <w:r>
              <w:t xml:space="preserve"> </w:t>
            </w:r>
            <w:r w:rsidRPr="006D2DF1">
              <w:t xml:space="preserve">расправьте плечи. </w:t>
            </w:r>
          </w:p>
          <w:p w:rsidR="00467EF1" w:rsidRPr="006D2DF1" w:rsidRDefault="00467EF1" w:rsidP="0044296A">
            <w:pPr>
              <w:pStyle w:val="NormalWeb"/>
              <w:ind w:left="720"/>
            </w:pPr>
            <w:r w:rsidRPr="006D2DF1">
              <w:t>Любопытная Варвара</w:t>
            </w:r>
            <w:r w:rsidRPr="006D2DF1">
              <w:br/>
              <w:t>Смотрит влево, смотрит вправо…</w:t>
            </w:r>
            <w:r w:rsidRPr="006D2DF1">
              <w:br/>
              <w:t xml:space="preserve">А потом опять вперед – </w:t>
            </w:r>
            <w:r w:rsidRPr="006D2DF1">
              <w:br/>
              <w:t>Тут немного отдохнет.</w:t>
            </w:r>
          </w:p>
          <w:p w:rsidR="00467EF1" w:rsidRPr="006D2DF1" w:rsidRDefault="00467EF1" w:rsidP="0044296A">
            <w:pPr>
              <w:pStyle w:val="NormalWeb"/>
              <w:tabs>
                <w:tab w:val="left" w:pos="5880"/>
              </w:tabs>
              <w:ind w:left="720"/>
            </w:pPr>
            <w:r w:rsidRPr="006D2DF1">
              <w:t>Теперь Варвара смотрит вверх!</w:t>
            </w:r>
            <w:r w:rsidRPr="006D2DF1">
              <w:tab/>
            </w:r>
            <w:r w:rsidRPr="006D2DF1">
              <w:br/>
              <w:t>Выше всех, все дальше вверх!</w:t>
            </w:r>
            <w:r w:rsidRPr="006D2DF1">
              <w:br/>
              <w:t xml:space="preserve">Возвращается обратно – </w:t>
            </w:r>
            <w:r w:rsidRPr="006D2DF1">
              <w:br/>
              <w:t>Расслабление приятно.</w:t>
            </w:r>
            <w:r w:rsidRPr="006D2DF1">
              <w:br/>
              <w:t>Шея не напряжена, а расслаблена.</w:t>
            </w:r>
          </w:p>
          <w:p w:rsidR="00467EF1" w:rsidRDefault="00467EF1" w:rsidP="0044296A">
            <w:pPr>
              <w:pStyle w:val="NormalWeb"/>
              <w:ind w:left="612" w:hanging="180"/>
            </w:pPr>
            <w:r w:rsidRPr="006D2DF1">
              <w:t>А теперь посмотрим вниз</w:t>
            </w:r>
            <w:r>
              <w:t xml:space="preserve"> - </w:t>
            </w:r>
          </w:p>
          <w:p w:rsidR="00467EF1" w:rsidRPr="006D2DF1" w:rsidRDefault="00467EF1" w:rsidP="0044296A">
            <w:pPr>
              <w:pStyle w:val="NormalWeb"/>
              <w:ind w:left="720"/>
            </w:pPr>
            <w:r>
              <w:t>М</w:t>
            </w:r>
            <w:r w:rsidRPr="006D2DF1">
              <w:t>ышцы шеи напряглись!</w:t>
            </w:r>
            <w:r w:rsidRPr="006D2DF1">
              <w:br/>
              <w:t>Возвращаемся обратно –</w:t>
            </w:r>
            <w:r w:rsidRPr="006D2DF1">
              <w:br/>
              <w:t>Расслабление приятно.</w:t>
            </w:r>
          </w:p>
          <w:p w:rsidR="00467EF1" w:rsidRPr="0044296A" w:rsidRDefault="00467EF1" w:rsidP="00873B7A">
            <w:pPr>
              <w:pStyle w:val="NormalWeb"/>
              <w:rPr>
                <w:rFonts w:ascii="Arial" w:hAnsi="Arial" w:cs="Arial"/>
              </w:rPr>
            </w:pPr>
            <w:r w:rsidRPr="006D2DF1">
              <w:t>А сейчас резко зажмурьте глаза и резко их откройте</w:t>
            </w:r>
            <w:r w:rsidRPr="0044296A">
              <w:rPr>
                <w:rFonts w:ascii="Arial" w:hAnsi="Arial" w:cs="Arial"/>
              </w:rPr>
              <w:t>.</w:t>
            </w:r>
          </w:p>
          <w:p w:rsidR="00467EF1" w:rsidRPr="00673658" w:rsidRDefault="00467EF1" w:rsidP="00873B7A"/>
        </w:tc>
        <w:tc>
          <w:tcPr>
            <w:tcW w:w="2472" w:type="dxa"/>
          </w:tcPr>
          <w:p w:rsidR="00467EF1" w:rsidRPr="00D116C4" w:rsidRDefault="00467EF1" w:rsidP="00873B7A">
            <w:r w:rsidRPr="00D116C4">
              <w:t>Выполняют упражнение.</w:t>
            </w:r>
          </w:p>
        </w:tc>
        <w:tc>
          <w:tcPr>
            <w:tcW w:w="3095" w:type="dxa"/>
          </w:tcPr>
          <w:p w:rsidR="00467EF1" w:rsidRDefault="00467EF1" w:rsidP="0044296A">
            <w:pPr>
              <w:jc w:val="both"/>
              <w:outlineLvl w:val="0"/>
            </w:pPr>
            <w:r>
              <w:t>Предупреждение утомляемости учащихся; снятие психологического напряжения; активизация внимания, памяти. Гимнастика для глаз.  Подготовка к продолжению урока.</w:t>
            </w:r>
          </w:p>
          <w:p w:rsidR="00467EF1" w:rsidRPr="0044296A" w:rsidRDefault="00467EF1" w:rsidP="00873B7A">
            <w:pPr>
              <w:rPr>
                <w:sz w:val="28"/>
                <w:szCs w:val="28"/>
              </w:rPr>
            </w:pPr>
          </w:p>
        </w:tc>
      </w:tr>
      <w:tr w:rsidR="00467EF1" w:rsidTr="0044296A">
        <w:tc>
          <w:tcPr>
            <w:tcW w:w="1800" w:type="dxa"/>
          </w:tcPr>
          <w:p w:rsidR="00467EF1" w:rsidRPr="0044296A" w:rsidRDefault="00467EF1" w:rsidP="00873B7A">
            <w:pPr>
              <w:rPr>
                <w:sz w:val="28"/>
                <w:szCs w:val="28"/>
              </w:rPr>
            </w:pPr>
            <w:r w:rsidRPr="0044296A">
              <w:rPr>
                <w:sz w:val="28"/>
                <w:szCs w:val="28"/>
              </w:rPr>
              <w:t>Закрепление нового материала</w:t>
            </w:r>
          </w:p>
        </w:tc>
        <w:tc>
          <w:tcPr>
            <w:tcW w:w="3613" w:type="dxa"/>
          </w:tcPr>
          <w:p w:rsidR="00467EF1" w:rsidRDefault="00467EF1" w:rsidP="0044296A">
            <w:pPr>
              <w:numPr>
                <w:ilvl w:val="0"/>
                <w:numId w:val="11"/>
              </w:numPr>
              <w:tabs>
                <w:tab w:val="clear" w:pos="720"/>
              </w:tabs>
              <w:ind w:left="252"/>
            </w:pPr>
            <w:r>
              <w:t>Предлагаю перейти к следующему заданию:</w:t>
            </w:r>
          </w:p>
          <w:p w:rsidR="00467EF1" w:rsidRDefault="00467EF1" w:rsidP="0044296A">
            <w:pPr>
              <w:ind w:left="72"/>
            </w:pPr>
            <w:r>
              <w:t>-</w:t>
            </w:r>
            <w:r w:rsidRPr="002E4F4A">
              <w:t>Выпишите из поэтических текстов прилагательные в два столбика: в первый прилагательные, в которых НН, а во второй – Н. Обозначьте условия выбора  букв н-нн в суффиксах прилагательных.</w:t>
            </w:r>
            <w:r>
              <w:t xml:space="preserve"> </w:t>
            </w:r>
          </w:p>
          <w:p w:rsidR="00467EF1" w:rsidRDefault="00467EF1" w:rsidP="0044296A">
            <w:pPr>
              <w:ind w:left="252" w:firstLine="288"/>
            </w:pPr>
            <w:r>
              <w:t>( см. приложение №2)</w:t>
            </w:r>
          </w:p>
          <w:p w:rsidR="00467EF1" w:rsidRDefault="00467EF1" w:rsidP="00873B7A"/>
          <w:p w:rsidR="00467EF1" w:rsidRDefault="00467EF1" w:rsidP="00873B7A">
            <w:r>
              <w:t>Слежу за выполнением работы всеми учащимися, оказываю дифференцированную помощь.</w:t>
            </w:r>
          </w:p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>
            <w:r>
              <w:t>Прошу 1 уч-ка прочитать прилагательные, записанные в 1-ую колонку, объяснить орфограмму; 2 уч-ка    прочитать прилагательные, записанные во 2-ую колонку.</w:t>
            </w:r>
          </w:p>
          <w:p w:rsidR="00467EF1" w:rsidRDefault="00467EF1" w:rsidP="00873B7A">
            <w:r>
              <w:t>Слушаю, поправляю, корректирую ответы.</w:t>
            </w:r>
          </w:p>
          <w:p w:rsidR="00467EF1" w:rsidRDefault="00467EF1" w:rsidP="00873B7A"/>
          <w:p w:rsidR="00467EF1" w:rsidRDefault="00467EF1" w:rsidP="0044296A">
            <w:pPr>
              <w:ind w:left="180"/>
            </w:pPr>
            <w:r>
              <w:t>По окончании проверки предлагаю ещё раз проверить правильность своей работы. Демонстрирую слайд №5.</w:t>
            </w:r>
          </w:p>
          <w:p w:rsidR="00467EF1" w:rsidRDefault="00467EF1" w:rsidP="0044296A">
            <w:pPr>
              <w:ind w:left="180"/>
            </w:pPr>
          </w:p>
          <w:p w:rsidR="00467EF1" w:rsidRDefault="00467EF1" w:rsidP="0044296A">
            <w:pPr>
              <w:ind w:left="180"/>
            </w:pPr>
            <w:r>
              <w:t xml:space="preserve">Прошу поднять руки тем уч-ся, которые выполнили задание без ошибок. </w:t>
            </w:r>
          </w:p>
          <w:p w:rsidR="00467EF1" w:rsidRDefault="00467EF1" w:rsidP="0044296A">
            <w:pPr>
              <w:ind w:left="180"/>
            </w:pPr>
            <w:r>
              <w:t>Поощряю похвалой за успешную работу.</w:t>
            </w:r>
          </w:p>
          <w:p w:rsidR="00467EF1" w:rsidRDefault="00467EF1" w:rsidP="0044296A">
            <w:pPr>
              <w:ind w:left="360"/>
            </w:pPr>
            <w:r>
              <w:t xml:space="preserve"> </w:t>
            </w:r>
          </w:p>
          <w:p w:rsidR="00467EF1" w:rsidRDefault="00467EF1" w:rsidP="00873B7A"/>
          <w:p w:rsidR="00467EF1" w:rsidRDefault="00467EF1" w:rsidP="00873B7A"/>
          <w:p w:rsidR="00467EF1" w:rsidRDefault="00467EF1" w:rsidP="00873B7A">
            <w:r>
              <w:t>2.Предлагаю ребятам игру «Снежки».</w:t>
            </w:r>
          </w:p>
          <w:p w:rsidR="00467EF1" w:rsidRDefault="00467EF1" w:rsidP="00873B7A">
            <w:r>
              <w:t>Объясняю правила игры:</w:t>
            </w:r>
          </w:p>
          <w:p w:rsidR="00467EF1" w:rsidRDefault="00467EF1" w:rsidP="00873B7A">
            <w:r>
              <w:t xml:space="preserve">- Я вам бросаю мяч и называю прилагательное на изучаемую орфограмму. Ваша задача  – объяснить, сколько  Н пишется в данном слове. </w:t>
            </w:r>
          </w:p>
          <w:p w:rsidR="00467EF1" w:rsidRDefault="00467EF1" w:rsidP="00873B7A">
            <w:r>
              <w:t>Даю образец ответа.</w:t>
            </w:r>
          </w:p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>
            <w:r>
              <w:t>3.Сообщаю:</w:t>
            </w:r>
          </w:p>
          <w:p w:rsidR="00467EF1" w:rsidRDefault="00467EF1" w:rsidP="00873B7A">
            <w:r>
              <w:t>-Чтобы хорошо  справиться с последним заданием, давайте  попутешествуем по зимнему лесу.</w:t>
            </w:r>
          </w:p>
          <w:p w:rsidR="00467EF1" w:rsidRDefault="00467EF1" w:rsidP="0044296A">
            <w:pPr>
              <w:jc w:val="both"/>
              <w:outlineLvl w:val="0"/>
            </w:pPr>
            <w:r>
              <w:t xml:space="preserve">Демонстрирую слайды  №№ 6-9  на фоне  музыки. </w:t>
            </w:r>
          </w:p>
          <w:p w:rsidR="00467EF1" w:rsidRDefault="00467EF1" w:rsidP="0044296A">
            <w:pPr>
              <w:jc w:val="both"/>
              <w:outlineLvl w:val="0"/>
            </w:pPr>
            <w:r>
              <w:t>( П.И. Чайковский «Времена года»)</w:t>
            </w:r>
          </w:p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>
            <w:r>
              <w:t>4.</w:t>
            </w:r>
            <w:r w:rsidRPr="00B8770B">
              <w:t xml:space="preserve"> </w:t>
            </w:r>
            <w:r>
              <w:t>Предлагаю перейти к работе с раздаточным материалом.</w:t>
            </w:r>
          </w:p>
          <w:p w:rsidR="00467EF1" w:rsidRDefault="00467EF1" w:rsidP="00873B7A">
            <w:r>
              <w:t>(См. приложение №3)</w:t>
            </w:r>
          </w:p>
          <w:p w:rsidR="00467EF1" w:rsidRPr="00B8770B" w:rsidRDefault="00467EF1" w:rsidP="00873B7A">
            <w:r>
              <w:t>Объясняю задание:</w:t>
            </w:r>
          </w:p>
          <w:p w:rsidR="00467EF1" w:rsidRDefault="00467EF1" w:rsidP="0044296A">
            <w:pPr>
              <w:ind w:left="72"/>
            </w:pPr>
            <w:r w:rsidRPr="00B8770B">
              <w:t xml:space="preserve"> </w:t>
            </w:r>
            <w:r>
              <w:t>-</w:t>
            </w:r>
            <w:r w:rsidRPr="00B8770B">
              <w:t xml:space="preserve"> Запишите текст, заменяя сущ., данные в скобках,  на прилагательные с изучаемой орфограммой. Графически обозначьте орфограмму.</w:t>
            </w:r>
          </w:p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Pr="00B8770B" w:rsidRDefault="00467EF1" w:rsidP="00873B7A">
            <w:r>
              <w:t>Прошу ребят п</w:t>
            </w:r>
            <w:r w:rsidRPr="00B8770B">
              <w:t>роч</w:t>
            </w:r>
            <w:r>
              <w:t>и</w:t>
            </w:r>
            <w:r w:rsidRPr="00B8770B">
              <w:t>т</w:t>
            </w:r>
            <w:r>
              <w:t>а</w:t>
            </w:r>
            <w:r w:rsidRPr="00B8770B">
              <w:t>т</w:t>
            </w:r>
            <w:r>
              <w:t xml:space="preserve">ь </w:t>
            </w:r>
            <w:r w:rsidRPr="00B8770B">
              <w:t>получившийся текст</w:t>
            </w:r>
            <w:r>
              <w:t>;</w:t>
            </w:r>
          </w:p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>
            <w:r>
              <w:t>Предлагаю ответить на вопросы:</w:t>
            </w:r>
          </w:p>
          <w:p w:rsidR="00467EF1" w:rsidRPr="00B8770B" w:rsidRDefault="00467EF1" w:rsidP="00873B7A">
            <w:r>
              <w:t>- в</w:t>
            </w:r>
            <w:r w:rsidRPr="00B8770B">
              <w:t xml:space="preserve"> заголовке текста отражена тема или идея текста?</w:t>
            </w:r>
          </w:p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>
            <w:r>
              <w:t>- о</w:t>
            </w:r>
            <w:r w:rsidRPr="00B8770B">
              <w:t xml:space="preserve">пределите стиль текста. </w:t>
            </w:r>
          </w:p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>
            <w:r w:rsidRPr="00B8770B">
              <w:t xml:space="preserve"> </w:t>
            </w:r>
          </w:p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Pr="00B8770B" w:rsidRDefault="00467EF1" w:rsidP="00873B7A">
            <w:r>
              <w:t>Сообщаю ребятам, что орфографическое оформление текста я проверю сама,  прошу тетради сдать.</w:t>
            </w:r>
          </w:p>
          <w:p w:rsidR="00467EF1" w:rsidRPr="009154E7" w:rsidRDefault="00467EF1" w:rsidP="00873B7A"/>
        </w:tc>
        <w:tc>
          <w:tcPr>
            <w:tcW w:w="2472" w:type="dxa"/>
          </w:tcPr>
          <w:p w:rsidR="00467EF1" w:rsidRDefault="00467EF1" w:rsidP="00873B7A">
            <w:r>
              <w:t>Слушают, осознают задание, приступают к выполнению.</w:t>
            </w:r>
          </w:p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>
            <w:r>
              <w:t>Опираясь на ОК выполняют задание.</w:t>
            </w:r>
          </w:p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>
            <w:r>
              <w:t>2 уч-ка читают и объясняют орфограммы. Остальные слушают, поправляют, проверяют правильность своей работы.</w:t>
            </w:r>
          </w:p>
          <w:p w:rsidR="00467EF1" w:rsidRDefault="00467EF1" w:rsidP="00873B7A"/>
          <w:p w:rsidR="00467EF1" w:rsidRDefault="00467EF1" w:rsidP="0044296A">
            <w:pPr>
              <w:jc w:val="both"/>
              <w:outlineLvl w:val="0"/>
            </w:pPr>
            <w:r>
              <w:t>Осуществляют самоконтроль,  корректируют знания и умения.</w:t>
            </w:r>
          </w:p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>
            <w:r>
              <w:t>Уч-ся ловят мячик и объясняют,   сколько  Н пишется в данном слове:</w:t>
            </w:r>
          </w:p>
          <w:p w:rsidR="00467EF1" w:rsidRDefault="00467EF1" w:rsidP="00873B7A">
            <w:r>
              <w:t xml:space="preserve">- прилагательное </w:t>
            </w:r>
            <w:r w:rsidRPr="0044296A">
              <w:rPr>
                <w:i/>
              </w:rPr>
              <w:t xml:space="preserve">орлиный </w:t>
            </w:r>
            <w:r>
              <w:t>образовано от сущ. орёл с помощью –ин- со зн. «принадлежности», поэтому пишется Н…</w:t>
            </w:r>
          </w:p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>
            <w:r>
              <w:t>Слушают музыку, рассматривают слайды.</w:t>
            </w:r>
          </w:p>
          <w:p w:rsidR="00467EF1" w:rsidRDefault="00467EF1" w:rsidP="00873B7A">
            <w:r>
              <w:t xml:space="preserve"> </w:t>
            </w:r>
          </w:p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</w:p>
          <w:p w:rsidR="00467EF1" w:rsidRDefault="00467EF1" w:rsidP="0044296A">
            <w:pPr>
              <w:jc w:val="both"/>
              <w:outlineLvl w:val="0"/>
            </w:pPr>
            <w:r>
              <w:t>Самостоятельно записывают текст, выполняя задание.</w:t>
            </w:r>
          </w:p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>
            <w:r>
              <w:t>1 уч-к выразительно читает записанный текст, остальные внимательно слушают, проверяют.</w:t>
            </w:r>
          </w:p>
          <w:p w:rsidR="00467EF1" w:rsidRDefault="00467EF1" w:rsidP="00873B7A"/>
          <w:p w:rsidR="00467EF1" w:rsidRDefault="00467EF1" w:rsidP="00873B7A"/>
          <w:p w:rsidR="00467EF1" w:rsidRDefault="00467EF1" w:rsidP="00873B7A">
            <w:r>
              <w:t xml:space="preserve">Высказывают свои мнения, приходят к выводу, что в заголовке отражена идея текста. </w:t>
            </w:r>
          </w:p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>
            <w:r>
              <w:t>Называют художественный  стиль, черты художественного стиля: сферу употребления, стилевые черты, характерные языковые средства</w:t>
            </w:r>
          </w:p>
          <w:p w:rsidR="00467EF1" w:rsidRDefault="00467EF1" w:rsidP="00873B7A"/>
          <w:p w:rsidR="00467EF1" w:rsidRDefault="00467EF1" w:rsidP="00873B7A"/>
          <w:p w:rsidR="00467EF1" w:rsidRPr="00F73752" w:rsidRDefault="00467EF1" w:rsidP="00873B7A">
            <w:r>
              <w:t>Сдают тетради.</w:t>
            </w:r>
          </w:p>
        </w:tc>
        <w:tc>
          <w:tcPr>
            <w:tcW w:w="3095" w:type="dxa"/>
          </w:tcPr>
          <w:p w:rsidR="00467EF1" w:rsidRDefault="00467EF1" w:rsidP="00873B7A">
            <w:r w:rsidRPr="00D116C4">
              <w:t>Стимулирование самостоятельной познавательной деятельности</w:t>
            </w:r>
            <w:r>
              <w:t xml:space="preserve">. </w:t>
            </w:r>
          </w:p>
          <w:p w:rsidR="00467EF1" w:rsidRDefault="00467EF1" w:rsidP="00873B7A">
            <w:r>
              <w:t>Работа по применению ОК способствует закреплению умений и навыков  по новому материалу.</w:t>
            </w:r>
          </w:p>
          <w:p w:rsidR="00467EF1" w:rsidRDefault="00467EF1" w:rsidP="00873B7A">
            <w:r>
              <w:t>Частично-поисковый характер деятельности активизирует мыслительные процессы, развивает орфографическую зоркость, способствует выработке учебных навыков (графическое выделение орфограмм).</w:t>
            </w:r>
          </w:p>
          <w:p w:rsidR="00467EF1" w:rsidRDefault="00467EF1" w:rsidP="00873B7A">
            <w:r>
              <w:t>Работа с поэтическими текстами способствует развитию воображения, зрительной памяти.</w:t>
            </w:r>
          </w:p>
          <w:p w:rsidR="00467EF1" w:rsidRDefault="00467EF1" w:rsidP="00873B7A"/>
          <w:p w:rsidR="00467EF1" w:rsidRDefault="00467EF1" w:rsidP="00873B7A"/>
          <w:p w:rsidR="00467EF1" w:rsidRDefault="00467EF1" w:rsidP="00873B7A">
            <w:r>
              <w:t>Формирование умения  осмысливать значение суффиксов, дифференцировать их, сознательно употреблять на письме.</w:t>
            </w:r>
          </w:p>
          <w:p w:rsidR="00467EF1" w:rsidRDefault="00467EF1" w:rsidP="00873B7A">
            <w:r>
              <w:t>Развитие монологической речи, слуховой памяти.</w:t>
            </w:r>
          </w:p>
          <w:p w:rsidR="00467EF1" w:rsidRDefault="00467EF1" w:rsidP="00873B7A"/>
          <w:p w:rsidR="00467EF1" w:rsidRDefault="00467EF1" w:rsidP="00873B7A">
            <w:r>
              <w:t xml:space="preserve">Развитие навыков самоконтроля, проверка  уровня осознанности знаний,  подготовка к самостоятельной работе в конце урока. </w:t>
            </w:r>
          </w:p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>
            <w:r>
              <w:t xml:space="preserve">Развитие </w:t>
            </w:r>
            <w:r w:rsidRPr="00955059">
              <w:t>умени</w:t>
            </w:r>
            <w:r>
              <w:t>я</w:t>
            </w:r>
            <w:r w:rsidRPr="00955059">
              <w:t xml:space="preserve"> обнаруживать орфограмму на слу</w:t>
            </w:r>
            <w:r>
              <w:t>х.</w:t>
            </w:r>
          </w:p>
          <w:p w:rsidR="00467EF1" w:rsidRDefault="00467EF1" w:rsidP="00873B7A">
            <w:r>
              <w:t>Развитие памяти, сообразительности, мышления.</w:t>
            </w:r>
          </w:p>
          <w:p w:rsidR="00467EF1" w:rsidRDefault="00467EF1" w:rsidP="00873B7A">
            <w:r>
              <w:t xml:space="preserve">Игровой момент стимулирует познавательную активность. </w:t>
            </w:r>
          </w:p>
          <w:p w:rsidR="00467EF1" w:rsidRDefault="00467EF1" w:rsidP="00873B7A">
            <w:r>
              <w:t xml:space="preserve">Выявление и устранение недостатков в знаниях по новому материалу. </w:t>
            </w:r>
          </w:p>
          <w:p w:rsidR="00467EF1" w:rsidRDefault="00467EF1" w:rsidP="00873B7A"/>
          <w:p w:rsidR="00467EF1" w:rsidRDefault="00467EF1" w:rsidP="00873B7A"/>
          <w:p w:rsidR="00467EF1" w:rsidRDefault="00467EF1" w:rsidP="0044296A">
            <w:pPr>
              <w:jc w:val="both"/>
              <w:outlineLvl w:val="0"/>
            </w:pPr>
            <w:r w:rsidRPr="0044296A">
              <w:rPr>
                <w:iCs/>
              </w:rPr>
              <w:t xml:space="preserve">Использование презентации и  аудиозаписи способствует развитию образного мышления. В то же время для детей смена деятельности – своеобразный отдых: нельзя загружать только память, нужно давать работу уму и воображению, пробуждать эмоции -  благодаря этому, материал более глубоко осмысливается. Кроме того, решается проблема колебания внимания, эмоционально вялые дети включаются в работу, ребята не утомляются. </w:t>
            </w:r>
            <w:r>
              <w:t>Подготовка к продолжению урока.</w:t>
            </w:r>
          </w:p>
          <w:p w:rsidR="00467EF1" w:rsidRPr="0044296A" w:rsidRDefault="00467EF1" w:rsidP="00873B7A">
            <w:pPr>
              <w:rPr>
                <w:i/>
                <w:iCs/>
              </w:rPr>
            </w:pPr>
          </w:p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>
            <w:r>
              <w:t xml:space="preserve">Применение знаний, умений в нестандартной ситуации. </w:t>
            </w:r>
          </w:p>
          <w:p w:rsidR="00467EF1" w:rsidRDefault="00467EF1" w:rsidP="00873B7A">
            <w:r>
              <w:t>Активизация мыслительной деятельности.</w:t>
            </w:r>
          </w:p>
          <w:p w:rsidR="00467EF1" w:rsidRDefault="00467EF1" w:rsidP="00873B7A">
            <w:r>
              <w:t>Развитие  коммуникативных навыков и умений;  обогащение словаря.</w:t>
            </w:r>
          </w:p>
          <w:p w:rsidR="00467EF1" w:rsidRDefault="00467EF1" w:rsidP="00873B7A"/>
          <w:p w:rsidR="00467EF1" w:rsidRDefault="00467EF1" w:rsidP="00873B7A"/>
          <w:p w:rsidR="00467EF1" w:rsidRDefault="00467EF1" w:rsidP="00873B7A">
            <w:r>
              <w:t>Развитие коммуникативных навыков и умений; обогащение словаря.</w:t>
            </w:r>
          </w:p>
          <w:p w:rsidR="00467EF1" w:rsidRDefault="00467EF1" w:rsidP="00873B7A">
            <w:r>
              <w:t>Активизация мыслительной деятельности; работа по развитию речи.</w:t>
            </w:r>
          </w:p>
          <w:p w:rsidR="00467EF1" w:rsidRDefault="00467EF1" w:rsidP="00873B7A"/>
          <w:p w:rsidR="00467EF1" w:rsidRDefault="00467EF1" w:rsidP="00873B7A"/>
          <w:p w:rsidR="00467EF1" w:rsidRDefault="00467EF1" w:rsidP="00873B7A">
            <w:r>
              <w:t>Работа по развитию речи</w:t>
            </w:r>
          </w:p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>
            <w:r>
              <w:t xml:space="preserve">Формирование умения создавать высказывание научного стиля, используя тип речи рассуждение; совершенствование речевой деятельности. </w:t>
            </w:r>
          </w:p>
          <w:p w:rsidR="00467EF1" w:rsidRDefault="00467EF1" w:rsidP="00873B7A">
            <w:r>
              <w:t>Активизация мыслительной деятельности.</w:t>
            </w:r>
          </w:p>
          <w:p w:rsidR="00467EF1" w:rsidRDefault="00467EF1" w:rsidP="00873B7A"/>
          <w:p w:rsidR="00467EF1" w:rsidRDefault="00467EF1" w:rsidP="00873B7A"/>
          <w:p w:rsidR="00467EF1" w:rsidRPr="00D116C4" w:rsidRDefault="00467EF1" w:rsidP="00873B7A">
            <w:r>
              <w:t>Проверка уровня глубины понимания учебного материала для дальнейшего планирования уроков по данной теме.</w:t>
            </w:r>
          </w:p>
        </w:tc>
      </w:tr>
      <w:tr w:rsidR="00467EF1" w:rsidTr="0044296A">
        <w:tc>
          <w:tcPr>
            <w:tcW w:w="1800" w:type="dxa"/>
          </w:tcPr>
          <w:p w:rsidR="00467EF1" w:rsidRPr="0044296A" w:rsidRDefault="00467EF1" w:rsidP="0044296A">
            <w:pPr>
              <w:outlineLvl w:val="0"/>
              <w:rPr>
                <w:sz w:val="28"/>
                <w:szCs w:val="28"/>
              </w:rPr>
            </w:pPr>
            <w:r w:rsidRPr="0044296A">
              <w:rPr>
                <w:sz w:val="28"/>
                <w:szCs w:val="28"/>
              </w:rPr>
              <w:t>5.Подведе-</w:t>
            </w:r>
          </w:p>
          <w:p w:rsidR="00467EF1" w:rsidRPr="0044296A" w:rsidRDefault="00467EF1" w:rsidP="0044296A">
            <w:pPr>
              <w:outlineLvl w:val="0"/>
              <w:rPr>
                <w:sz w:val="28"/>
                <w:szCs w:val="28"/>
              </w:rPr>
            </w:pPr>
            <w:r w:rsidRPr="0044296A">
              <w:rPr>
                <w:sz w:val="28"/>
                <w:szCs w:val="28"/>
              </w:rPr>
              <w:t>ние итогов.</w:t>
            </w:r>
          </w:p>
          <w:p w:rsidR="00467EF1" w:rsidRPr="0044296A" w:rsidRDefault="00467EF1" w:rsidP="00873B7A">
            <w:pPr>
              <w:rPr>
                <w:sz w:val="28"/>
                <w:szCs w:val="28"/>
              </w:rPr>
            </w:pPr>
          </w:p>
        </w:tc>
        <w:tc>
          <w:tcPr>
            <w:tcW w:w="3613" w:type="dxa"/>
          </w:tcPr>
          <w:p w:rsidR="00467EF1" w:rsidRDefault="00467EF1" w:rsidP="00873B7A">
            <w:r w:rsidRPr="00F0754F">
              <w:t xml:space="preserve">Подвожу итоги урока. </w:t>
            </w:r>
          </w:p>
          <w:p w:rsidR="00467EF1" w:rsidRDefault="00467EF1" w:rsidP="00873B7A">
            <w:r w:rsidRPr="00F0754F">
              <w:t>Прошу ребят ответить на вопросы:</w:t>
            </w:r>
          </w:p>
          <w:p w:rsidR="00467EF1" w:rsidRPr="0024239C" w:rsidRDefault="00467EF1" w:rsidP="00873B7A">
            <w:r>
              <w:t xml:space="preserve">- </w:t>
            </w:r>
            <w:r w:rsidRPr="0044296A">
              <w:rPr>
                <w:sz w:val="28"/>
                <w:szCs w:val="28"/>
              </w:rPr>
              <w:t xml:space="preserve"> </w:t>
            </w:r>
            <w:r>
              <w:t>к</w:t>
            </w:r>
            <w:r w:rsidRPr="0024239C">
              <w:t>акие задачи стояли перед нами сегодня на уроке?</w:t>
            </w:r>
          </w:p>
          <w:p w:rsidR="00467EF1" w:rsidRDefault="00467EF1" w:rsidP="00873B7A">
            <w:r>
              <w:t>- с</w:t>
            </w:r>
            <w:r w:rsidRPr="0024239C">
              <w:t xml:space="preserve">могли ли реализовать их? </w:t>
            </w:r>
          </w:p>
          <w:p w:rsidR="00467EF1" w:rsidRDefault="00467EF1" w:rsidP="00873B7A">
            <w:r>
              <w:t>-ч</w:t>
            </w:r>
            <w:r w:rsidRPr="0024239C">
              <w:t xml:space="preserve">то </w:t>
            </w:r>
            <w:r>
              <w:t>показалось особенно важным? Интересным?</w:t>
            </w:r>
          </w:p>
          <w:p w:rsidR="00467EF1" w:rsidRDefault="00467EF1" w:rsidP="00873B7A">
            <w:r>
              <w:t>Благодарю всех за работу на уроке, называю особенно активных уч-ся, поощряю похвалой за правильные и грамотные ответы.</w:t>
            </w:r>
          </w:p>
          <w:p w:rsidR="00467EF1" w:rsidRDefault="00467EF1" w:rsidP="00873B7A">
            <w:r>
              <w:t>Выставляю оценки в журнал</w:t>
            </w:r>
          </w:p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Default="00467EF1" w:rsidP="00873B7A"/>
          <w:p w:rsidR="00467EF1" w:rsidRPr="0024239C" w:rsidRDefault="00467EF1" w:rsidP="00873B7A">
            <w:r>
              <w:t>.</w:t>
            </w:r>
          </w:p>
          <w:p w:rsidR="00467EF1" w:rsidRPr="00F0754F" w:rsidRDefault="00467EF1" w:rsidP="00873B7A"/>
        </w:tc>
        <w:tc>
          <w:tcPr>
            <w:tcW w:w="2472" w:type="dxa"/>
          </w:tcPr>
          <w:p w:rsidR="00467EF1" w:rsidRPr="003F189B" w:rsidRDefault="00467EF1" w:rsidP="00873B7A">
            <w:r w:rsidRPr="003F189B">
              <w:t>Внимательно слушают учителя, отвечают на вопросы</w:t>
            </w:r>
            <w:r>
              <w:t>, помогают в оценке ответов уч-ся</w:t>
            </w:r>
          </w:p>
        </w:tc>
        <w:tc>
          <w:tcPr>
            <w:tcW w:w="3095" w:type="dxa"/>
          </w:tcPr>
          <w:p w:rsidR="00467EF1" w:rsidRDefault="00467EF1" w:rsidP="00873B7A">
            <w:r>
              <w:t>Выявление и уточнение результатов деятельности на уроке. Осознание уч-ся собственной деятельности.</w:t>
            </w:r>
          </w:p>
          <w:p w:rsidR="00467EF1" w:rsidRDefault="00467EF1" w:rsidP="00873B7A">
            <w:r>
              <w:t>Воспитание доброжелательности, уважения друг к другу</w:t>
            </w:r>
          </w:p>
          <w:p w:rsidR="00467EF1" w:rsidRPr="0044296A" w:rsidRDefault="00467EF1" w:rsidP="00873B7A">
            <w:pPr>
              <w:rPr>
                <w:sz w:val="28"/>
                <w:szCs w:val="28"/>
              </w:rPr>
            </w:pPr>
          </w:p>
        </w:tc>
      </w:tr>
      <w:tr w:rsidR="00467EF1" w:rsidTr="0044296A">
        <w:tc>
          <w:tcPr>
            <w:tcW w:w="1800" w:type="dxa"/>
          </w:tcPr>
          <w:p w:rsidR="00467EF1" w:rsidRPr="0044296A" w:rsidRDefault="00467EF1" w:rsidP="0044296A">
            <w:pPr>
              <w:outlineLvl w:val="0"/>
              <w:rPr>
                <w:sz w:val="28"/>
                <w:szCs w:val="28"/>
              </w:rPr>
            </w:pPr>
          </w:p>
          <w:p w:rsidR="00467EF1" w:rsidRPr="0044296A" w:rsidRDefault="00467EF1" w:rsidP="0044296A">
            <w:pPr>
              <w:outlineLvl w:val="0"/>
              <w:rPr>
                <w:sz w:val="28"/>
                <w:szCs w:val="28"/>
              </w:rPr>
            </w:pPr>
            <w:r w:rsidRPr="0044296A">
              <w:rPr>
                <w:sz w:val="28"/>
                <w:szCs w:val="28"/>
              </w:rPr>
              <w:t>6. Информа-ция о домашнем задании</w:t>
            </w:r>
          </w:p>
        </w:tc>
        <w:tc>
          <w:tcPr>
            <w:tcW w:w="3613" w:type="dxa"/>
          </w:tcPr>
          <w:p w:rsidR="00467EF1" w:rsidRDefault="00467EF1" w:rsidP="00873B7A">
            <w:r>
              <w:t>Знакомлю уч-ся с домашним заданием. Демонстрирую слайд № 10.</w:t>
            </w:r>
          </w:p>
          <w:p w:rsidR="00467EF1" w:rsidRDefault="00467EF1" w:rsidP="00873B7A">
            <w:r>
              <w:t>Добиваюсь, чтобы домашнее задание было понято всеми уч-ся:</w:t>
            </w:r>
          </w:p>
          <w:p w:rsidR="00467EF1" w:rsidRPr="00911383" w:rsidRDefault="00467EF1" w:rsidP="00873B7A">
            <w:r>
              <w:t>- с</w:t>
            </w:r>
            <w:r w:rsidRPr="00911383">
              <w:t>очинить лингвистическую сказку</w:t>
            </w:r>
            <w:r>
              <w:t>;</w:t>
            </w:r>
          </w:p>
          <w:p w:rsidR="00467EF1" w:rsidRPr="00911383" w:rsidRDefault="00467EF1" w:rsidP="00873B7A">
            <w:r>
              <w:t>- в</w:t>
            </w:r>
            <w:r w:rsidRPr="00911383">
              <w:t>ыполнить упражнение  318</w:t>
            </w:r>
            <w:r>
              <w:t>;</w:t>
            </w:r>
          </w:p>
          <w:p w:rsidR="00467EF1" w:rsidRPr="00911383" w:rsidRDefault="00467EF1" w:rsidP="00873B7A">
            <w:r>
              <w:t>- н</w:t>
            </w:r>
            <w:r w:rsidRPr="00911383">
              <w:t>аписать сочинение-миниатюру на тему «Зима», используя прилагательные на изученную орфограмму.</w:t>
            </w:r>
          </w:p>
          <w:p w:rsidR="00467EF1" w:rsidRPr="00F0754F" w:rsidRDefault="00467EF1" w:rsidP="00873B7A"/>
        </w:tc>
        <w:tc>
          <w:tcPr>
            <w:tcW w:w="2472" w:type="dxa"/>
          </w:tcPr>
          <w:p w:rsidR="00467EF1" w:rsidRPr="003F189B" w:rsidRDefault="00467EF1" w:rsidP="00873B7A">
            <w:r>
              <w:t>Внимательно слушают объяснение учителя,  задают уточняющие вопросы, выбирают задание и  записывают в дневники.</w:t>
            </w:r>
          </w:p>
        </w:tc>
        <w:tc>
          <w:tcPr>
            <w:tcW w:w="3095" w:type="dxa"/>
          </w:tcPr>
          <w:p w:rsidR="00467EF1" w:rsidRPr="0044296A" w:rsidRDefault="00467EF1" w:rsidP="0044296A">
            <w:pPr>
              <w:spacing w:before="100" w:beforeAutospacing="1" w:after="100" w:afterAutospacing="1"/>
              <w:rPr>
                <w:color w:val="000000"/>
              </w:rPr>
            </w:pPr>
            <w:r w:rsidRPr="00911383">
              <w:t>Домашнее задание носит развивающий характер, кроме того, учитывая особенности класса</w:t>
            </w:r>
            <w:r>
              <w:t xml:space="preserve">, </w:t>
            </w:r>
            <w:r w:rsidRPr="00911383">
              <w:t xml:space="preserve"> ребята получают дифференцированное задание. </w:t>
            </w:r>
            <w:r>
              <w:t xml:space="preserve">Уч-ся предоставляется </w:t>
            </w:r>
            <w:r w:rsidRPr="00911383">
              <w:t xml:space="preserve"> возможность выбора задания по желанию и по степени сложности</w:t>
            </w:r>
          </w:p>
          <w:p w:rsidR="00467EF1" w:rsidRPr="0044296A" w:rsidRDefault="00467EF1" w:rsidP="0044296A">
            <w:pPr>
              <w:spacing w:before="100" w:beforeAutospacing="1" w:after="100" w:afterAutospacing="1"/>
              <w:rPr>
                <w:color w:val="000000"/>
              </w:rPr>
            </w:pPr>
            <w:r w:rsidRPr="0044296A">
              <w:rPr>
                <w:color w:val="000000"/>
              </w:rPr>
              <w:t>Мотивирование домашнего задания, формирование готовности к познавательной активности, самостоятельности при выполнении домашнего задания.</w:t>
            </w:r>
          </w:p>
          <w:p w:rsidR="00467EF1" w:rsidRPr="0044296A" w:rsidRDefault="00467EF1" w:rsidP="0044296A">
            <w:pPr>
              <w:spacing w:before="100" w:beforeAutospacing="1" w:after="100" w:afterAutospacing="1"/>
              <w:rPr>
                <w:color w:val="000000"/>
              </w:rPr>
            </w:pPr>
            <w:r w:rsidRPr="0044296A">
              <w:rPr>
                <w:color w:val="000000"/>
              </w:rPr>
              <w:t>Создание атмосферы доброжелательности, уверенности  в успешном выполнении домашнего задания.</w:t>
            </w:r>
          </w:p>
          <w:p w:rsidR="00467EF1" w:rsidRDefault="00467EF1" w:rsidP="00873B7A"/>
        </w:tc>
      </w:tr>
    </w:tbl>
    <w:p w:rsidR="00467EF1" w:rsidRPr="00083F23" w:rsidRDefault="00467EF1" w:rsidP="00DB77D7">
      <w:pPr>
        <w:rPr>
          <w:sz w:val="28"/>
          <w:szCs w:val="28"/>
        </w:rPr>
      </w:pPr>
    </w:p>
    <w:p w:rsidR="00467EF1" w:rsidRPr="00083F23" w:rsidRDefault="00467EF1" w:rsidP="00DB77D7">
      <w:pPr>
        <w:rPr>
          <w:sz w:val="28"/>
          <w:szCs w:val="28"/>
        </w:rPr>
      </w:pPr>
    </w:p>
    <w:p w:rsidR="00467EF1" w:rsidRDefault="00467EF1" w:rsidP="00DB77D7">
      <w:pPr>
        <w:jc w:val="both"/>
        <w:outlineLvl w:val="0"/>
        <w:rPr>
          <w:b/>
          <w:i/>
          <w:sz w:val="28"/>
          <w:szCs w:val="28"/>
        </w:rPr>
      </w:pPr>
    </w:p>
    <w:p w:rsidR="00467EF1" w:rsidRDefault="00467EF1" w:rsidP="00DB77D7">
      <w:pPr>
        <w:jc w:val="both"/>
        <w:outlineLvl w:val="0"/>
        <w:rPr>
          <w:b/>
          <w:i/>
          <w:sz w:val="28"/>
          <w:szCs w:val="28"/>
        </w:rPr>
      </w:pPr>
    </w:p>
    <w:p w:rsidR="00467EF1" w:rsidRPr="00DB77D7" w:rsidRDefault="00467EF1" w:rsidP="00DB77D7"/>
    <w:sectPr w:rsidR="00467EF1" w:rsidRPr="00DB77D7" w:rsidSect="00DB77D7">
      <w:pgSz w:w="11906" w:h="16838"/>
      <w:pgMar w:top="720" w:right="720" w:bottom="720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37C94"/>
    <w:multiLevelType w:val="hybridMultilevel"/>
    <w:tmpl w:val="6E8C9048"/>
    <w:lvl w:ilvl="0" w:tplc="C5C0FC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D5E7CF8"/>
    <w:multiLevelType w:val="hybridMultilevel"/>
    <w:tmpl w:val="2F90FC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B460165"/>
    <w:multiLevelType w:val="hybridMultilevel"/>
    <w:tmpl w:val="7804B35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AEC5EC2"/>
    <w:multiLevelType w:val="hybridMultilevel"/>
    <w:tmpl w:val="26EC8BAE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2F704BD2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DF54271"/>
    <w:multiLevelType w:val="hybridMultilevel"/>
    <w:tmpl w:val="070E0F0C"/>
    <w:lvl w:ilvl="0" w:tplc="AB4637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5">
    <w:nsid w:val="2F4C4590"/>
    <w:multiLevelType w:val="hybridMultilevel"/>
    <w:tmpl w:val="EBFCDF8A"/>
    <w:lvl w:ilvl="0" w:tplc="59103E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C1D6856"/>
    <w:multiLevelType w:val="hybridMultilevel"/>
    <w:tmpl w:val="9C3895E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3DEB33CB"/>
    <w:multiLevelType w:val="hybridMultilevel"/>
    <w:tmpl w:val="76C4A13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556D72B9"/>
    <w:multiLevelType w:val="hybridMultilevel"/>
    <w:tmpl w:val="F36864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8173E6D"/>
    <w:multiLevelType w:val="hybridMultilevel"/>
    <w:tmpl w:val="C92405A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2F704BD2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61363222"/>
    <w:multiLevelType w:val="hybridMultilevel"/>
    <w:tmpl w:val="FE9662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8"/>
  </w:num>
  <w:num w:numId="5">
    <w:abstractNumId w:val="0"/>
  </w:num>
  <w:num w:numId="6">
    <w:abstractNumId w:val="9"/>
  </w:num>
  <w:num w:numId="7">
    <w:abstractNumId w:val="10"/>
  </w:num>
  <w:num w:numId="8">
    <w:abstractNumId w:val="1"/>
  </w:num>
  <w:num w:numId="9">
    <w:abstractNumId w:val="2"/>
  </w:num>
  <w:num w:numId="10">
    <w:abstractNumId w:val="3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B77D7"/>
    <w:rsid w:val="00083F23"/>
    <w:rsid w:val="00107FAF"/>
    <w:rsid w:val="001317D0"/>
    <w:rsid w:val="0024239C"/>
    <w:rsid w:val="00250214"/>
    <w:rsid w:val="002978BE"/>
    <w:rsid w:val="002A2F24"/>
    <w:rsid w:val="002B08EC"/>
    <w:rsid w:val="002E4F4A"/>
    <w:rsid w:val="003D0712"/>
    <w:rsid w:val="003F189B"/>
    <w:rsid w:val="003F3690"/>
    <w:rsid w:val="0044296A"/>
    <w:rsid w:val="00467EF1"/>
    <w:rsid w:val="004D17C6"/>
    <w:rsid w:val="006039A7"/>
    <w:rsid w:val="00673658"/>
    <w:rsid w:val="006D2DF1"/>
    <w:rsid w:val="007D6891"/>
    <w:rsid w:val="00873B7A"/>
    <w:rsid w:val="00911383"/>
    <w:rsid w:val="009154E7"/>
    <w:rsid w:val="00955059"/>
    <w:rsid w:val="009B3248"/>
    <w:rsid w:val="00B8770B"/>
    <w:rsid w:val="00D069D9"/>
    <w:rsid w:val="00D116C4"/>
    <w:rsid w:val="00D1653E"/>
    <w:rsid w:val="00DB77D7"/>
    <w:rsid w:val="00E83B25"/>
    <w:rsid w:val="00F0754F"/>
    <w:rsid w:val="00F73752"/>
    <w:rsid w:val="00F91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0214"/>
    <w:rPr>
      <w:sz w:val="24"/>
      <w:szCs w:val="24"/>
    </w:rPr>
  </w:style>
  <w:style w:type="paragraph" w:styleId="Heading1">
    <w:name w:val="heading 1"/>
    <w:basedOn w:val="Normal"/>
    <w:link w:val="Heading1Char"/>
    <w:uiPriority w:val="99"/>
    <w:qFormat/>
    <w:rsid w:val="0025021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250214"/>
    <w:rPr>
      <w:rFonts w:cs="Times New Roman"/>
      <w:b/>
      <w:bCs/>
      <w:kern w:val="36"/>
      <w:sz w:val="48"/>
      <w:szCs w:val="48"/>
    </w:rPr>
  </w:style>
  <w:style w:type="character" w:styleId="Strong">
    <w:name w:val="Strong"/>
    <w:basedOn w:val="DefaultParagraphFont"/>
    <w:uiPriority w:val="99"/>
    <w:qFormat/>
    <w:rsid w:val="00250214"/>
    <w:rPr>
      <w:rFonts w:cs="Times New Roman"/>
      <w:b/>
      <w:bCs/>
    </w:rPr>
  </w:style>
  <w:style w:type="character" w:styleId="Emphasis">
    <w:name w:val="Emphasis"/>
    <w:basedOn w:val="DefaultParagraphFont"/>
    <w:uiPriority w:val="99"/>
    <w:qFormat/>
    <w:rsid w:val="00250214"/>
    <w:rPr>
      <w:rFonts w:cs="Times New Roman"/>
      <w:i/>
      <w:iCs/>
    </w:rPr>
  </w:style>
  <w:style w:type="table" w:styleId="TableGrid">
    <w:name w:val="Table Grid"/>
    <w:basedOn w:val="TableNormal"/>
    <w:uiPriority w:val="99"/>
    <w:rsid w:val="00DB77D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rsid w:val="00DB77D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10</Pages>
  <Words>2470</Words>
  <Characters>14085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дщщд</cp:lastModifiedBy>
  <cp:revision>5</cp:revision>
  <dcterms:created xsi:type="dcterms:W3CDTF">2012-10-18T18:01:00Z</dcterms:created>
  <dcterms:modified xsi:type="dcterms:W3CDTF">2013-07-15T11:31:00Z</dcterms:modified>
</cp:coreProperties>
</file>